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84486" w14:textId="585A4277" w:rsidR="009045AB" w:rsidRPr="00C60827" w:rsidRDefault="009045AB" w:rsidP="008C69F0">
      <w:pPr>
        <w:jc w:val="right"/>
        <w:outlineLvl w:val="0"/>
        <w:rPr>
          <w:rFonts w:asciiTheme="minorHAnsi" w:hAnsiTheme="minorHAnsi"/>
          <w:b/>
          <w:bCs/>
          <w:sz w:val="22"/>
          <w:szCs w:val="22"/>
        </w:rPr>
      </w:pPr>
      <w:bookmarkStart w:id="0" w:name="_GoBack"/>
      <w:bookmarkEnd w:id="0"/>
      <w:r w:rsidRPr="00C60827">
        <w:rPr>
          <w:rFonts w:asciiTheme="minorHAnsi" w:hAnsiTheme="minorHAnsi"/>
          <w:b/>
          <w:bCs/>
          <w:sz w:val="22"/>
          <w:szCs w:val="22"/>
        </w:rPr>
        <w:t xml:space="preserve">Załącznik nr </w:t>
      </w:r>
      <w:r w:rsidR="00AA4F5B" w:rsidRPr="00C60827">
        <w:rPr>
          <w:rFonts w:asciiTheme="minorHAnsi" w:hAnsiTheme="minorHAnsi"/>
          <w:b/>
          <w:bCs/>
          <w:sz w:val="22"/>
          <w:szCs w:val="22"/>
        </w:rPr>
        <w:t>4</w:t>
      </w:r>
      <w:r w:rsidR="00370578" w:rsidRPr="00C6082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C60827">
        <w:rPr>
          <w:rFonts w:asciiTheme="minorHAnsi" w:hAnsiTheme="minorHAnsi"/>
          <w:b/>
          <w:bCs/>
          <w:sz w:val="22"/>
          <w:szCs w:val="22"/>
        </w:rPr>
        <w:t>do SIWZ</w:t>
      </w:r>
      <w:r w:rsidR="0016652F" w:rsidRPr="00C60827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DE9B3FA" w14:textId="77777777" w:rsidR="009045AB" w:rsidRPr="00C60827" w:rsidRDefault="009045AB" w:rsidP="008C69F0">
      <w:pPr>
        <w:rPr>
          <w:rFonts w:asciiTheme="minorHAnsi" w:hAnsiTheme="minorHAnsi"/>
          <w:b/>
          <w:sz w:val="22"/>
          <w:szCs w:val="22"/>
        </w:rPr>
      </w:pPr>
    </w:p>
    <w:p w14:paraId="4792B8D3" w14:textId="693C1F73" w:rsidR="00616800" w:rsidRPr="00C60827" w:rsidRDefault="009045AB" w:rsidP="008C69F0">
      <w:pPr>
        <w:jc w:val="center"/>
        <w:rPr>
          <w:rFonts w:asciiTheme="minorHAnsi" w:hAnsiTheme="minorHAnsi"/>
          <w:b/>
          <w:sz w:val="28"/>
          <w:szCs w:val="28"/>
        </w:rPr>
      </w:pPr>
      <w:r w:rsidRPr="00C60827">
        <w:rPr>
          <w:rFonts w:asciiTheme="minorHAnsi" w:hAnsiTheme="minorHAnsi"/>
          <w:b/>
          <w:bCs/>
          <w:sz w:val="28"/>
          <w:szCs w:val="28"/>
        </w:rPr>
        <w:t xml:space="preserve">UMOWA nr </w:t>
      </w:r>
      <w:r w:rsidR="004B5DB4" w:rsidRPr="00C60827">
        <w:rPr>
          <w:rFonts w:asciiTheme="minorHAnsi" w:hAnsiTheme="minorHAnsi"/>
          <w:b/>
          <w:bCs/>
          <w:sz w:val="28"/>
          <w:szCs w:val="28"/>
        </w:rPr>
        <w:t>…</w:t>
      </w:r>
      <w:r w:rsidR="00204968" w:rsidRPr="00C60827">
        <w:rPr>
          <w:rFonts w:asciiTheme="minorHAnsi" w:hAnsiTheme="minorHAnsi"/>
          <w:b/>
          <w:bCs/>
          <w:sz w:val="28"/>
          <w:szCs w:val="28"/>
        </w:rPr>
        <w:t>/BZP/D</w:t>
      </w:r>
      <w:r w:rsidR="009D54B6" w:rsidRPr="00C60827">
        <w:rPr>
          <w:rFonts w:asciiTheme="minorHAnsi" w:hAnsiTheme="minorHAnsi"/>
          <w:b/>
          <w:bCs/>
          <w:sz w:val="28"/>
          <w:szCs w:val="28"/>
        </w:rPr>
        <w:t>AS</w:t>
      </w:r>
      <w:r w:rsidR="00204968" w:rsidRPr="00C60827">
        <w:rPr>
          <w:rFonts w:asciiTheme="minorHAnsi" w:hAnsiTheme="minorHAnsi"/>
          <w:b/>
          <w:bCs/>
          <w:sz w:val="28"/>
          <w:szCs w:val="28"/>
        </w:rPr>
        <w:t>/201</w:t>
      </w:r>
      <w:r w:rsidR="005B706C" w:rsidRPr="00C60827">
        <w:rPr>
          <w:rFonts w:asciiTheme="minorHAnsi" w:hAnsiTheme="minorHAnsi"/>
          <w:b/>
          <w:bCs/>
          <w:sz w:val="28"/>
          <w:szCs w:val="28"/>
        </w:rPr>
        <w:t>9</w:t>
      </w:r>
      <w:r w:rsidR="002745F3" w:rsidRPr="00C6082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C60827">
        <w:rPr>
          <w:rFonts w:asciiTheme="minorHAnsi" w:hAnsiTheme="minorHAnsi"/>
          <w:b/>
          <w:bCs/>
          <w:sz w:val="28"/>
          <w:szCs w:val="28"/>
        </w:rPr>
        <w:t xml:space="preserve">(wzór) </w:t>
      </w:r>
    </w:p>
    <w:p w14:paraId="62C94F71" w14:textId="77777777" w:rsidR="009045AB" w:rsidRPr="00C60827" w:rsidRDefault="009045AB" w:rsidP="008C69F0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0279FB57" w14:textId="77777777" w:rsidR="00616800" w:rsidRPr="00C60827" w:rsidRDefault="00616800" w:rsidP="00C60827">
      <w:pPr>
        <w:shd w:val="clear" w:color="auto" w:fill="FFFFFF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zawarta w Warszawie  w dniu ................</w:t>
      </w:r>
      <w:r w:rsidR="00CF4978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201</w:t>
      </w:r>
      <w:r w:rsidR="00BA4DAE" w:rsidRPr="00C60827">
        <w:rPr>
          <w:rFonts w:asciiTheme="minorHAnsi" w:hAnsiTheme="minorHAnsi"/>
          <w:sz w:val="22"/>
          <w:szCs w:val="22"/>
        </w:rPr>
        <w:t>9</w:t>
      </w:r>
      <w:r w:rsidR="00D5258D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 xml:space="preserve">r. </w:t>
      </w:r>
      <w:r w:rsidR="00D5258D" w:rsidRPr="00C60827">
        <w:rPr>
          <w:rFonts w:asciiTheme="minorHAnsi" w:hAnsiTheme="minorHAnsi"/>
          <w:sz w:val="22"/>
          <w:szCs w:val="22"/>
        </w:rPr>
        <w:t>pomiędzy:</w:t>
      </w:r>
    </w:p>
    <w:p w14:paraId="1CABDB3A" w14:textId="77777777" w:rsidR="00204968" w:rsidRPr="00C60827" w:rsidRDefault="00204968" w:rsidP="00C60827">
      <w:pPr>
        <w:shd w:val="clear" w:color="auto" w:fill="FFFFFF"/>
        <w:rPr>
          <w:rFonts w:asciiTheme="minorHAnsi" w:hAnsiTheme="minorHAnsi"/>
          <w:sz w:val="22"/>
          <w:szCs w:val="22"/>
        </w:rPr>
      </w:pPr>
    </w:p>
    <w:p w14:paraId="0805F068" w14:textId="428F6B20" w:rsidR="00616800" w:rsidRPr="00C60827" w:rsidRDefault="00616800" w:rsidP="00C60827">
      <w:pPr>
        <w:shd w:val="clear" w:color="auto" w:fill="FFFFFF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Polską Agencją Rozwoju Przedsiębiorczości</w:t>
      </w:r>
      <w:r w:rsidRPr="00C60827">
        <w:rPr>
          <w:rFonts w:asciiTheme="minorHAnsi" w:hAnsiTheme="minorHAnsi"/>
          <w:sz w:val="22"/>
          <w:szCs w:val="22"/>
        </w:rPr>
        <w:t xml:space="preserve"> działającą na podstawie ustawy z dnia 9 listopada </w:t>
      </w:r>
      <w:r w:rsidR="005A0FD5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2000 r. o utworzeniu Polskiej Agencji Rozwoju Przedsiębiorczości </w:t>
      </w:r>
      <w:r w:rsidR="00F019F0" w:rsidRPr="00C60827">
        <w:rPr>
          <w:rFonts w:asciiTheme="minorHAnsi" w:hAnsiTheme="minorHAnsi"/>
          <w:sz w:val="22"/>
          <w:szCs w:val="22"/>
        </w:rPr>
        <w:t>(</w:t>
      </w:r>
      <w:r w:rsidR="002745F3" w:rsidRPr="00C60827">
        <w:rPr>
          <w:rFonts w:asciiTheme="minorHAnsi" w:hAnsiTheme="minorHAnsi"/>
          <w:sz w:val="22"/>
          <w:szCs w:val="22"/>
        </w:rPr>
        <w:t>Dz.U. z 201</w:t>
      </w:r>
      <w:r w:rsidR="002B63A1" w:rsidRPr="00C60827">
        <w:rPr>
          <w:rFonts w:asciiTheme="minorHAnsi" w:hAnsiTheme="minorHAnsi"/>
          <w:sz w:val="22"/>
          <w:szCs w:val="22"/>
        </w:rPr>
        <w:t>9 r. poz. 31</w:t>
      </w:r>
      <w:r w:rsidR="00ED57D2" w:rsidRPr="00C60827">
        <w:rPr>
          <w:rFonts w:asciiTheme="minorHAnsi" w:hAnsiTheme="minorHAnsi"/>
          <w:sz w:val="22"/>
          <w:szCs w:val="22"/>
        </w:rPr>
        <w:t>0</w:t>
      </w:r>
      <w:r w:rsidR="00C60827">
        <w:rPr>
          <w:rFonts w:asciiTheme="minorHAnsi" w:hAnsiTheme="minorHAnsi"/>
          <w:sz w:val="22"/>
          <w:szCs w:val="22"/>
        </w:rPr>
        <w:t xml:space="preserve"> ze zm.</w:t>
      </w:r>
      <w:r w:rsidR="00F019F0" w:rsidRPr="00C60827">
        <w:rPr>
          <w:rFonts w:asciiTheme="minorHAnsi" w:hAnsiTheme="minorHAnsi"/>
          <w:sz w:val="22"/>
          <w:szCs w:val="22"/>
        </w:rPr>
        <w:t>)</w:t>
      </w:r>
      <w:r w:rsidR="00F019F0" w:rsidRPr="00C60827" w:rsidDel="00F019F0">
        <w:rPr>
          <w:rFonts w:asciiTheme="minorHAnsi" w:hAnsiTheme="minorHAnsi"/>
          <w:bCs/>
          <w:sz w:val="22"/>
          <w:szCs w:val="22"/>
        </w:rPr>
        <w:t xml:space="preserve"> </w:t>
      </w:r>
      <w:r w:rsidR="00856A61" w:rsidRPr="00C60827">
        <w:rPr>
          <w:rFonts w:asciiTheme="minorHAnsi" w:hAnsiTheme="minorHAnsi"/>
          <w:sz w:val="22"/>
          <w:szCs w:val="22"/>
        </w:rPr>
        <w:t xml:space="preserve"> </w:t>
      </w:r>
      <w:r w:rsidR="005A0FD5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z siedzibą w Warszawie </w:t>
      </w:r>
      <w:r w:rsidR="009D54B6" w:rsidRPr="00C60827">
        <w:rPr>
          <w:rFonts w:asciiTheme="minorHAnsi" w:hAnsiTheme="minorHAnsi"/>
          <w:sz w:val="22"/>
          <w:szCs w:val="22"/>
        </w:rPr>
        <w:t xml:space="preserve">(kod pocztowy: 00-834), </w:t>
      </w:r>
      <w:r w:rsidRPr="00C60827">
        <w:rPr>
          <w:rFonts w:asciiTheme="minorHAnsi" w:hAnsiTheme="minorHAnsi"/>
          <w:sz w:val="22"/>
          <w:szCs w:val="22"/>
        </w:rPr>
        <w:t xml:space="preserve">przy ul. Pańskiej 81/83, NIP 526-25-01-444, REGON </w:t>
      </w:r>
      <w:r w:rsidR="009D54B6" w:rsidRPr="00C60827">
        <w:rPr>
          <w:rFonts w:asciiTheme="minorHAnsi" w:hAnsiTheme="minorHAnsi"/>
          <w:sz w:val="22"/>
          <w:szCs w:val="22"/>
        </w:rPr>
        <w:t>0</w:t>
      </w:r>
      <w:r w:rsidRPr="00C60827">
        <w:rPr>
          <w:rFonts w:asciiTheme="minorHAnsi" w:hAnsiTheme="minorHAnsi"/>
          <w:sz w:val="22"/>
          <w:szCs w:val="22"/>
        </w:rPr>
        <w:t>17181095,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9D54B6" w:rsidRPr="00C60827">
        <w:rPr>
          <w:rFonts w:asciiTheme="minorHAnsi" w:hAnsiTheme="minorHAnsi"/>
          <w:color w:val="000000"/>
          <w:sz w:val="22"/>
          <w:szCs w:val="22"/>
        </w:rPr>
        <w:t xml:space="preserve">zwaną dalej „Zamawiającym” lub „PARP”, </w:t>
      </w:r>
      <w:r w:rsidRPr="00C60827">
        <w:rPr>
          <w:rFonts w:asciiTheme="minorHAnsi" w:hAnsiTheme="minorHAnsi"/>
          <w:sz w:val="22"/>
          <w:szCs w:val="22"/>
        </w:rPr>
        <w:t>reprezentowaną przez:</w:t>
      </w:r>
    </w:p>
    <w:p w14:paraId="66E46FF7" w14:textId="77777777" w:rsidR="00616800" w:rsidRPr="00C60827" w:rsidRDefault="00616800" w:rsidP="00C60827">
      <w:pPr>
        <w:numPr>
          <w:ilvl w:val="0"/>
          <w:numId w:val="5"/>
        </w:numPr>
        <w:shd w:val="clear" w:color="auto" w:fill="FFFFFF"/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……….. - …………</w:t>
      </w:r>
      <w:r w:rsidR="009D54B6" w:rsidRPr="00C60827">
        <w:rPr>
          <w:rFonts w:asciiTheme="minorHAnsi" w:hAnsiTheme="minorHAnsi"/>
          <w:sz w:val="22"/>
          <w:szCs w:val="22"/>
        </w:rPr>
        <w:t>………………………..</w:t>
      </w:r>
      <w:r w:rsidRPr="00C60827">
        <w:rPr>
          <w:rFonts w:asciiTheme="minorHAnsi" w:hAnsiTheme="minorHAnsi"/>
          <w:sz w:val="22"/>
          <w:szCs w:val="22"/>
        </w:rPr>
        <w:t>,</w:t>
      </w:r>
    </w:p>
    <w:p w14:paraId="24E03141" w14:textId="77777777" w:rsidR="00204968" w:rsidRPr="00C60827" w:rsidRDefault="00204968" w:rsidP="00C60827">
      <w:pPr>
        <w:shd w:val="clear" w:color="auto" w:fill="FFFFFF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>a</w:t>
      </w:r>
    </w:p>
    <w:p w14:paraId="47CE50BF" w14:textId="77777777" w:rsidR="00616800" w:rsidRPr="00C60827" w:rsidRDefault="009D54B6" w:rsidP="00C60827">
      <w:pPr>
        <w:shd w:val="clear" w:color="auto" w:fill="FFFFFF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>……………………………………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>.................., z siedzibą w …</w:t>
      </w:r>
      <w:r w:rsidRPr="00C60827">
        <w:rPr>
          <w:rFonts w:asciiTheme="minorHAnsi" w:hAnsiTheme="minorHAnsi"/>
          <w:color w:val="000000"/>
          <w:sz w:val="22"/>
          <w:szCs w:val="22"/>
        </w:rPr>
        <w:t>………………………………………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 xml:space="preserve">, </w:t>
      </w:r>
      <w:r w:rsidRPr="00C60827">
        <w:rPr>
          <w:rFonts w:asciiTheme="minorHAnsi" w:hAnsiTheme="minorHAnsi"/>
          <w:color w:val="000000"/>
          <w:sz w:val="22"/>
          <w:szCs w:val="22"/>
        </w:rPr>
        <w:t>NIP ……………………………, wpisanym</w:t>
      </w:r>
      <w:r w:rsidR="00D5258D" w:rsidRPr="00C60827">
        <w:rPr>
          <w:rFonts w:asciiTheme="minorHAnsi" w:hAnsiTheme="minorHAnsi"/>
          <w:color w:val="000000"/>
          <w:sz w:val="22"/>
          <w:szCs w:val="22"/>
        </w:rPr>
        <w:t>/ą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 do rejestru p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>rzedsiębiorców</w:t>
      </w:r>
      <w:r w:rsidRPr="00C60827">
        <w:rPr>
          <w:rFonts w:asciiTheme="minorHAnsi" w:hAnsiTheme="minorHAnsi"/>
          <w:color w:val="000000"/>
          <w:sz w:val="22"/>
          <w:szCs w:val="22"/>
        </w:rPr>
        <w:t>, prowadzonego przez ……………………………………</w:t>
      </w:r>
      <w:r w:rsidR="00D5258D" w:rsidRPr="00C60827">
        <w:rPr>
          <w:rFonts w:asciiTheme="minorHAnsi" w:hAnsiTheme="minorHAnsi"/>
          <w:color w:val="000000"/>
          <w:sz w:val="22"/>
          <w:szCs w:val="22"/>
        </w:rPr>
        <w:t>……</w:t>
      </w:r>
      <w:r w:rsidRPr="00C60827">
        <w:rPr>
          <w:rFonts w:asciiTheme="minorHAnsi" w:hAnsiTheme="minorHAnsi"/>
          <w:color w:val="000000"/>
          <w:sz w:val="22"/>
          <w:szCs w:val="22"/>
        </w:rPr>
        <w:t>……….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>, pod nr KRS</w:t>
      </w:r>
      <w:r w:rsidRPr="00C60827">
        <w:rPr>
          <w:rFonts w:asciiTheme="minorHAnsi" w:hAnsiTheme="minorHAnsi"/>
          <w:color w:val="000000"/>
          <w:sz w:val="22"/>
          <w:szCs w:val="22"/>
        </w:rPr>
        <w:t>: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C60827">
        <w:rPr>
          <w:rFonts w:asciiTheme="minorHAnsi" w:hAnsiTheme="minorHAnsi"/>
          <w:color w:val="000000"/>
          <w:sz w:val="22"/>
          <w:szCs w:val="22"/>
        </w:rPr>
        <w:t>………</w:t>
      </w:r>
      <w:r w:rsidR="00D5258D" w:rsidRPr="00C60827">
        <w:rPr>
          <w:rFonts w:asciiTheme="minorHAnsi" w:hAnsiTheme="minorHAnsi"/>
          <w:color w:val="000000"/>
          <w:sz w:val="22"/>
          <w:szCs w:val="22"/>
        </w:rPr>
        <w:t>…</w:t>
      </w:r>
      <w:r w:rsidRPr="00C60827">
        <w:rPr>
          <w:rFonts w:asciiTheme="minorHAnsi" w:hAnsiTheme="minorHAnsi"/>
          <w:color w:val="000000"/>
          <w:sz w:val="22"/>
          <w:szCs w:val="22"/>
        </w:rPr>
        <w:t>…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 xml:space="preserve">…………., </w:t>
      </w:r>
      <w:r w:rsidRPr="00C60827">
        <w:rPr>
          <w:rFonts w:asciiTheme="minorHAnsi" w:hAnsiTheme="minorHAnsi"/>
          <w:color w:val="000000"/>
          <w:sz w:val="22"/>
          <w:szCs w:val="22"/>
        </w:rPr>
        <w:t>zwanym/ą dalej w treści umowy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C60827">
        <w:rPr>
          <w:rFonts w:asciiTheme="minorHAnsi" w:hAnsiTheme="minorHAnsi"/>
          <w:color w:val="000000"/>
          <w:sz w:val="22"/>
          <w:szCs w:val="22"/>
        </w:rPr>
        <w:t>„Wykonawcą”</w:t>
      </w:r>
      <w:r w:rsidRPr="00C60827">
        <w:rPr>
          <w:rStyle w:val="Znakiprzypiswdolnych"/>
          <w:rFonts w:asciiTheme="minorHAnsi" w:hAnsiTheme="minorHAnsi"/>
          <w:sz w:val="22"/>
          <w:szCs w:val="22"/>
        </w:rPr>
        <w:footnoteReference w:id="1"/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, 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>reprezentowan</w:t>
      </w:r>
      <w:r w:rsidRPr="00C60827">
        <w:rPr>
          <w:rFonts w:asciiTheme="minorHAnsi" w:hAnsiTheme="minorHAnsi"/>
          <w:color w:val="000000"/>
          <w:sz w:val="22"/>
          <w:szCs w:val="22"/>
        </w:rPr>
        <w:t>ym/ą</w:t>
      </w:r>
      <w:r w:rsidR="00616800" w:rsidRPr="00C60827">
        <w:rPr>
          <w:rFonts w:asciiTheme="minorHAnsi" w:hAnsiTheme="minorHAnsi"/>
          <w:color w:val="000000"/>
          <w:sz w:val="22"/>
          <w:szCs w:val="22"/>
        </w:rPr>
        <w:t xml:space="preserve"> przez:</w:t>
      </w:r>
    </w:p>
    <w:p w14:paraId="50FC89D3" w14:textId="77777777" w:rsidR="00616800" w:rsidRPr="00C60827" w:rsidRDefault="00616800" w:rsidP="00C60827">
      <w:pPr>
        <w:pStyle w:val="Tekstpodstawowy2"/>
        <w:widowControl w:val="0"/>
        <w:numPr>
          <w:ilvl w:val="0"/>
          <w:numId w:val="6"/>
        </w:numPr>
        <w:adjustRightInd w:val="0"/>
        <w:spacing w:after="0" w:line="240" w:lineRule="auto"/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…………………….  - …………</w:t>
      </w:r>
      <w:r w:rsidR="009D54B6" w:rsidRPr="00C60827">
        <w:rPr>
          <w:rFonts w:asciiTheme="minorHAnsi" w:hAnsiTheme="minorHAnsi"/>
          <w:sz w:val="22"/>
          <w:szCs w:val="22"/>
        </w:rPr>
        <w:t>………….</w:t>
      </w:r>
      <w:r w:rsidRPr="00C60827">
        <w:rPr>
          <w:rFonts w:asciiTheme="minorHAnsi" w:hAnsiTheme="minorHAnsi"/>
          <w:sz w:val="22"/>
          <w:szCs w:val="22"/>
        </w:rPr>
        <w:t>,</w:t>
      </w:r>
    </w:p>
    <w:p w14:paraId="034046B6" w14:textId="7A37F086" w:rsidR="00204968" w:rsidRDefault="00C60827" w:rsidP="00C60827">
      <w:pPr>
        <w:shd w:val="clear" w:color="auto" w:fill="FFFFFF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łącznie zwanych Stronami.</w:t>
      </w:r>
    </w:p>
    <w:p w14:paraId="4F1348ED" w14:textId="77777777" w:rsidR="00C60827" w:rsidRPr="00C60827" w:rsidRDefault="00C60827" w:rsidP="00C60827">
      <w:pPr>
        <w:shd w:val="clear" w:color="auto" w:fill="FFFFFF"/>
        <w:rPr>
          <w:rFonts w:asciiTheme="minorHAnsi" w:hAnsiTheme="minorHAnsi"/>
          <w:color w:val="000000"/>
          <w:sz w:val="22"/>
          <w:szCs w:val="22"/>
        </w:rPr>
      </w:pPr>
    </w:p>
    <w:p w14:paraId="2381BB5C" w14:textId="77777777" w:rsidR="008B5DC7" w:rsidRPr="00C60827" w:rsidRDefault="008B5DC7" w:rsidP="00C60827">
      <w:p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Strony oświadczają, iż umowa: </w:t>
      </w:r>
    </w:p>
    <w:p w14:paraId="43BC7B8A" w14:textId="1A52799A" w:rsidR="002745F3" w:rsidRPr="00001D71" w:rsidRDefault="002745F3" w:rsidP="00176997">
      <w:pPr>
        <w:pStyle w:val="Akapitzlist"/>
        <w:numPr>
          <w:ilvl w:val="0"/>
          <w:numId w:val="27"/>
        </w:numPr>
        <w:ind w:left="284" w:hanging="284"/>
        <w:rPr>
          <w:rFonts w:asciiTheme="minorHAnsi" w:eastAsia="Dotum" w:hAnsiTheme="minorHAnsi"/>
          <w:sz w:val="22"/>
          <w:szCs w:val="22"/>
        </w:rPr>
      </w:pPr>
      <w:r w:rsidRPr="00C60827">
        <w:rPr>
          <w:rFonts w:asciiTheme="minorHAnsi" w:eastAsia="Dotum" w:hAnsiTheme="minorHAnsi"/>
          <w:sz w:val="22"/>
          <w:szCs w:val="22"/>
        </w:rPr>
        <w:t xml:space="preserve">została zawarta na podstawie dokonanego przez Zamawiającego wyboru oferty </w:t>
      </w:r>
      <w:r w:rsidRPr="00001D71">
        <w:rPr>
          <w:rFonts w:asciiTheme="minorHAnsi" w:eastAsia="Dotum" w:hAnsiTheme="minorHAnsi"/>
          <w:sz w:val="22"/>
          <w:szCs w:val="22"/>
        </w:rPr>
        <w:t>Wykonawcy w postępowaniu o udzielenie zamówienia publicznego w trybie ustawy z dnia 29 stycznia 2004 r Prawo zamówień publicznych (Dz.U z 2018 r. poz. 1986 ze zm.), zwanej dalej „ustawą Pzp</w:t>
      </w:r>
      <w:r w:rsidR="00991FEC" w:rsidRPr="00001D71">
        <w:rPr>
          <w:rFonts w:asciiTheme="minorHAnsi" w:eastAsia="Dotum" w:hAnsiTheme="minorHAnsi"/>
          <w:sz w:val="22"/>
          <w:szCs w:val="22"/>
        </w:rPr>
        <w:t>”</w:t>
      </w:r>
      <w:r w:rsidRPr="00001D71">
        <w:rPr>
          <w:rFonts w:asciiTheme="minorHAnsi" w:eastAsia="Dotum" w:hAnsiTheme="minorHAnsi"/>
          <w:sz w:val="22"/>
          <w:szCs w:val="22"/>
        </w:rPr>
        <w:t>;</w:t>
      </w:r>
    </w:p>
    <w:p w14:paraId="379427BB" w14:textId="1DC93492" w:rsidR="002745F3" w:rsidRPr="00C60827" w:rsidRDefault="002745F3" w:rsidP="00176997">
      <w:pPr>
        <w:pStyle w:val="Akapitzlist"/>
        <w:numPr>
          <w:ilvl w:val="0"/>
          <w:numId w:val="27"/>
        </w:numPr>
        <w:ind w:left="284" w:hanging="284"/>
        <w:rPr>
          <w:rFonts w:asciiTheme="minorHAnsi" w:eastAsia="Dotum" w:hAnsiTheme="minorHAnsi"/>
          <w:sz w:val="22"/>
          <w:szCs w:val="22"/>
        </w:rPr>
      </w:pPr>
      <w:r w:rsidRPr="00C60827">
        <w:rPr>
          <w:rFonts w:asciiTheme="minorHAnsi" w:eastAsia="Dotum" w:hAnsiTheme="minorHAnsi"/>
          <w:sz w:val="22"/>
          <w:szCs w:val="22"/>
        </w:rPr>
        <w:t xml:space="preserve">jest współfinasowana </w:t>
      </w:r>
      <w:r w:rsidR="00227BD1" w:rsidRPr="00C60827">
        <w:rPr>
          <w:rFonts w:asciiTheme="minorHAnsi" w:eastAsia="Dotum" w:hAnsiTheme="minorHAnsi"/>
          <w:sz w:val="22"/>
          <w:szCs w:val="22"/>
        </w:rPr>
        <w:t>ze środków Unii Europejskiej w ramach</w:t>
      </w:r>
      <w:r w:rsidRPr="00C60827">
        <w:rPr>
          <w:rFonts w:asciiTheme="minorHAnsi" w:eastAsia="Dotum" w:hAnsiTheme="minorHAnsi"/>
          <w:sz w:val="22"/>
          <w:szCs w:val="22"/>
        </w:rPr>
        <w:t xml:space="preserve"> Europejskiego Funduszu </w:t>
      </w:r>
      <w:r w:rsidR="00340120" w:rsidRPr="00C60827">
        <w:rPr>
          <w:rFonts w:asciiTheme="minorHAnsi" w:eastAsia="Dotum" w:hAnsiTheme="minorHAnsi"/>
          <w:sz w:val="22"/>
          <w:szCs w:val="22"/>
        </w:rPr>
        <w:t>Społecznego</w:t>
      </w:r>
      <w:r w:rsidRPr="00C60827">
        <w:rPr>
          <w:rFonts w:asciiTheme="minorHAnsi" w:eastAsia="Dotum" w:hAnsiTheme="minorHAnsi"/>
          <w:sz w:val="22"/>
          <w:szCs w:val="22"/>
        </w:rPr>
        <w:t xml:space="preserve"> ze środków Programu Operacyjnego </w:t>
      </w:r>
      <w:r w:rsidR="00340120" w:rsidRPr="00C60827">
        <w:rPr>
          <w:rFonts w:asciiTheme="minorHAnsi" w:eastAsia="Dotum" w:hAnsiTheme="minorHAnsi"/>
          <w:sz w:val="22"/>
          <w:szCs w:val="22"/>
        </w:rPr>
        <w:t>Wiedza Edukacja Rozwój (POWER</w:t>
      </w:r>
      <w:r w:rsidR="00A34C05" w:rsidRPr="00C60827">
        <w:rPr>
          <w:rFonts w:asciiTheme="minorHAnsi" w:eastAsia="Dotum" w:hAnsiTheme="minorHAnsi"/>
          <w:sz w:val="22"/>
          <w:szCs w:val="22"/>
        </w:rPr>
        <w:t>) 2014-2020.</w:t>
      </w:r>
    </w:p>
    <w:p w14:paraId="0A2A6C29" w14:textId="77777777" w:rsidR="002745F3" w:rsidRPr="00C60827" w:rsidRDefault="002745F3" w:rsidP="002745F3">
      <w:pPr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14:paraId="2101EACD" w14:textId="77777777" w:rsidR="00F1456E" w:rsidRPr="00C60827" w:rsidRDefault="00F1456E" w:rsidP="008C69F0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1997690" w14:textId="77777777" w:rsidR="003932E4" w:rsidRPr="00C60827" w:rsidRDefault="00A11B31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1</w:t>
      </w:r>
    </w:p>
    <w:p w14:paraId="57666613" w14:textId="77777777" w:rsidR="003932E4" w:rsidRPr="00C60827" w:rsidRDefault="00F6536A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Przedmiot umowy</w:t>
      </w:r>
    </w:p>
    <w:p w14:paraId="0E66D919" w14:textId="77A0904B" w:rsidR="00BA4DAE" w:rsidRPr="00C60827" w:rsidRDefault="00C75D38" w:rsidP="00C60827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Przedmiotem umowy jest </w:t>
      </w:r>
      <w:r w:rsidR="00904109" w:rsidRPr="00C60827">
        <w:rPr>
          <w:rFonts w:asciiTheme="minorHAnsi" w:hAnsiTheme="minorHAnsi"/>
          <w:sz w:val="22"/>
          <w:szCs w:val="22"/>
        </w:rPr>
        <w:t>p</w:t>
      </w:r>
      <w:r w:rsidRPr="00C60827">
        <w:rPr>
          <w:rFonts w:asciiTheme="minorHAnsi" w:hAnsiTheme="minorHAnsi"/>
          <w:sz w:val="22"/>
          <w:szCs w:val="22"/>
        </w:rPr>
        <w:t>rzeprowadzeni</w:t>
      </w:r>
      <w:r w:rsidR="003A3CF4" w:rsidRPr="00C60827">
        <w:rPr>
          <w:rFonts w:asciiTheme="minorHAnsi" w:hAnsiTheme="minorHAnsi"/>
          <w:sz w:val="22"/>
          <w:szCs w:val="22"/>
        </w:rPr>
        <w:t>e</w:t>
      </w:r>
      <w:r w:rsidRPr="00C60827">
        <w:rPr>
          <w:rFonts w:asciiTheme="minorHAnsi" w:hAnsiTheme="minorHAnsi"/>
          <w:sz w:val="22"/>
          <w:szCs w:val="22"/>
        </w:rPr>
        <w:t xml:space="preserve"> ewaluacji </w:t>
      </w:r>
      <w:r w:rsidR="00F37884" w:rsidRPr="00C60827">
        <w:rPr>
          <w:rFonts w:asciiTheme="minorHAnsi" w:hAnsiTheme="minorHAnsi"/>
          <w:sz w:val="22"/>
          <w:szCs w:val="22"/>
        </w:rPr>
        <w:t xml:space="preserve">pn. </w:t>
      </w:r>
      <w:r w:rsidR="00340120" w:rsidRPr="00C60827">
        <w:rPr>
          <w:rFonts w:asciiTheme="minorHAnsi" w:hAnsiTheme="minorHAnsi"/>
          <w:i/>
          <w:sz w:val="22"/>
          <w:szCs w:val="22"/>
        </w:rPr>
        <w:t>Wpływ Bazy Usług Rozwojowych na jakość i dostępność usług rozwojowych świadczonych na rzecz przedsiębiorców i pracowników z uwzględnieniem oddziaływania Podmiotowych Systemów Finansowania</w:t>
      </w:r>
      <w:r w:rsidR="00340120" w:rsidRPr="00C60827">
        <w:rPr>
          <w:rFonts w:asciiTheme="minorHAnsi" w:hAnsiTheme="minorHAnsi"/>
          <w:sz w:val="22"/>
          <w:szCs w:val="22"/>
        </w:rPr>
        <w:t xml:space="preserve">, </w:t>
      </w:r>
      <w:r w:rsidR="003A3CF4" w:rsidRPr="00C60827">
        <w:rPr>
          <w:rFonts w:asciiTheme="minorHAnsi" w:hAnsiTheme="minorHAnsi"/>
          <w:sz w:val="22"/>
          <w:szCs w:val="22"/>
        </w:rPr>
        <w:t xml:space="preserve">której celem jest </w:t>
      </w:r>
      <w:r w:rsidR="00A34C05" w:rsidRPr="00C60827">
        <w:rPr>
          <w:rFonts w:asciiTheme="minorHAnsi" w:hAnsiTheme="minorHAnsi"/>
          <w:sz w:val="22"/>
          <w:szCs w:val="22"/>
        </w:rPr>
        <w:t>ocena funkcjonującego modelu wsparcia EFS dedykowanego przedsiębiorcom i pracownikom, zarówno na poziomie krajowym (BUR), jak i regionalnym (PSF).</w:t>
      </w:r>
    </w:p>
    <w:p w14:paraId="1AA340AB" w14:textId="1B222A7D" w:rsidR="00C75D38" w:rsidRPr="00C60827" w:rsidRDefault="00C75D38" w:rsidP="00C60827">
      <w:pPr>
        <w:pStyle w:val="Akapitzlist"/>
        <w:numPr>
          <w:ilvl w:val="0"/>
          <w:numId w:val="20"/>
        </w:numPr>
        <w:ind w:left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Umowa będzie realizowana zgodnie z Opisem Przedmiotu Zamówienia, stanowiącym Załącznik 1do umowy </w:t>
      </w:r>
      <w:r w:rsidR="002745F3" w:rsidRPr="00C60827">
        <w:rPr>
          <w:rFonts w:asciiTheme="minorHAnsi" w:hAnsiTheme="minorHAnsi"/>
          <w:sz w:val="22"/>
          <w:szCs w:val="22"/>
        </w:rPr>
        <w:t>(</w:t>
      </w:r>
      <w:r w:rsidRPr="00C60827">
        <w:rPr>
          <w:rFonts w:asciiTheme="minorHAnsi" w:hAnsiTheme="minorHAnsi"/>
          <w:sz w:val="22"/>
          <w:szCs w:val="22"/>
        </w:rPr>
        <w:t>dalej „OPZ”</w:t>
      </w:r>
      <w:r w:rsidR="002745F3" w:rsidRPr="00C60827">
        <w:rPr>
          <w:rFonts w:asciiTheme="minorHAnsi" w:hAnsiTheme="minorHAnsi"/>
          <w:sz w:val="22"/>
          <w:szCs w:val="22"/>
        </w:rPr>
        <w:t>)</w:t>
      </w:r>
      <w:r w:rsidRPr="00C60827">
        <w:rPr>
          <w:rFonts w:asciiTheme="minorHAnsi" w:hAnsiTheme="minorHAnsi"/>
          <w:sz w:val="22"/>
          <w:szCs w:val="22"/>
        </w:rPr>
        <w:t xml:space="preserve"> oraz z Ofertą, </w:t>
      </w:r>
      <w:r w:rsidR="002745F3" w:rsidRPr="00C60827">
        <w:rPr>
          <w:rFonts w:asciiTheme="minorHAnsi" w:hAnsiTheme="minorHAnsi"/>
          <w:sz w:val="22"/>
          <w:szCs w:val="22"/>
        </w:rPr>
        <w:t>stanowiącą Załącznik 2 do umowy</w:t>
      </w:r>
      <w:r w:rsidRPr="00C60827">
        <w:rPr>
          <w:rFonts w:asciiTheme="minorHAnsi" w:hAnsiTheme="minorHAnsi"/>
          <w:sz w:val="22"/>
          <w:szCs w:val="22"/>
        </w:rPr>
        <w:t>.</w:t>
      </w:r>
    </w:p>
    <w:p w14:paraId="03F49686" w14:textId="77777777" w:rsidR="008B5DC7" w:rsidRPr="00C60827" w:rsidRDefault="008B5DC7" w:rsidP="008C69F0">
      <w:pPr>
        <w:rPr>
          <w:rFonts w:asciiTheme="minorHAnsi" w:hAnsiTheme="minorHAnsi"/>
          <w:b/>
          <w:sz w:val="22"/>
          <w:szCs w:val="22"/>
        </w:rPr>
      </w:pPr>
    </w:p>
    <w:p w14:paraId="593F4135" w14:textId="77777777" w:rsidR="003932E4" w:rsidRPr="00C60827" w:rsidRDefault="00A11B31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2</w:t>
      </w:r>
    </w:p>
    <w:p w14:paraId="6AB586BC" w14:textId="77777777" w:rsidR="003932E4" w:rsidRPr="00C60827" w:rsidRDefault="003932E4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Termin realizacji</w:t>
      </w:r>
    </w:p>
    <w:p w14:paraId="50FEDD7F" w14:textId="1BFBB7BE" w:rsidR="008D6595" w:rsidRPr="00C60827" w:rsidRDefault="000B58CA" w:rsidP="00C60827">
      <w:pPr>
        <w:pStyle w:val="Nagwek2"/>
        <w:spacing w:before="0"/>
        <w:rPr>
          <w:rFonts w:asciiTheme="minorHAnsi" w:hAnsiTheme="minorHAnsi" w:cs="Times New Roman"/>
          <w:color w:val="auto"/>
          <w:sz w:val="22"/>
          <w:szCs w:val="22"/>
        </w:rPr>
      </w:pPr>
      <w:r w:rsidRPr="00C60827">
        <w:rPr>
          <w:rFonts w:asciiTheme="minorHAnsi" w:hAnsiTheme="minorHAnsi" w:cs="Times New Roman"/>
          <w:color w:val="auto"/>
          <w:sz w:val="22"/>
          <w:szCs w:val="22"/>
        </w:rPr>
        <w:t>Umowa będzie realizowana od dnia zawarcia</w:t>
      </w:r>
      <w:r w:rsidR="00C75D38" w:rsidRPr="00C60827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  <w:r w:rsidR="002577CF" w:rsidRPr="00C60827">
        <w:rPr>
          <w:rFonts w:asciiTheme="minorHAnsi" w:hAnsiTheme="minorHAnsi" w:cs="Times New Roman"/>
          <w:color w:val="auto"/>
          <w:sz w:val="22"/>
          <w:szCs w:val="22"/>
        </w:rPr>
        <w:t xml:space="preserve">nie później niż </w:t>
      </w:r>
      <w:r w:rsidR="00C75D38" w:rsidRPr="00C60827">
        <w:rPr>
          <w:rFonts w:asciiTheme="minorHAnsi" w:hAnsiTheme="minorHAnsi" w:cs="Times New Roman"/>
          <w:color w:val="auto"/>
          <w:sz w:val="22"/>
          <w:szCs w:val="22"/>
        </w:rPr>
        <w:t xml:space="preserve">do dnia </w:t>
      </w:r>
      <w:r w:rsidR="00F00E56" w:rsidRPr="00C60827">
        <w:rPr>
          <w:rFonts w:asciiTheme="minorHAnsi" w:hAnsiTheme="minorHAnsi" w:cs="Times New Roman"/>
          <w:b/>
          <w:color w:val="auto"/>
          <w:sz w:val="22"/>
          <w:szCs w:val="22"/>
        </w:rPr>
        <w:t xml:space="preserve">30 </w:t>
      </w:r>
      <w:r w:rsidR="00A34C05" w:rsidRPr="00C60827">
        <w:rPr>
          <w:rFonts w:asciiTheme="minorHAnsi" w:hAnsiTheme="minorHAnsi" w:cs="Times New Roman"/>
          <w:b/>
          <w:color w:val="auto"/>
          <w:sz w:val="22"/>
          <w:szCs w:val="22"/>
        </w:rPr>
        <w:t>kwietnia</w:t>
      </w:r>
      <w:r w:rsidR="00C75D38" w:rsidRPr="00C60827">
        <w:rPr>
          <w:rFonts w:asciiTheme="minorHAnsi" w:hAnsiTheme="minorHAnsi" w:cs="Times New Roman"/>
          <w:b/>
          <w:color w:val="auto"/>
          <w:sz w:val="22"/>
          <w:szCs w:val="22"/>
        </w:rPr>
        <w:t xml:space="preserve"> </w:t>
      </w:r>
      <w:r w:rsidR="00876516" w:rsidRPr="00C60827">
        <w:rPr>
          <w:rFonts w:asciiTheme="minorHAnsi" w:hAnsiTheme="minorHAnsi" w:cs="Times New Roman"/>
          <w:b/>
          <w:color w:val="auto"/>
          <w:sz w:val="22"/>
          <w:szCs w:val="22"/>
        </w:rPr>
        <w:t>2020</w:t>
      </w:r>
      <w:r w:rsidR="004116E4" w:rsidRPr="00C60827">
        <w:rPr>
          <w:rFonts w:asciiTheme="minorHAnsi" w:hAnsiTheme="minorHAnsi" w:cs="Times New Roman"/>
          <w:b/>
          <w:color w:val="auto"/>
          <w:sz w:val="22"/>
          <w:szCs w:val="22"/>
        </w:rPr>
        <w:t xml:space="preserve"> </w:t>
      </w:r>
      <w:r w:rsidR="00C75D38" w:rsidRPr="00C60827">
        <w:rPr>
          <w:rFonts w:asciiTheme="minorHAnsi" w:hAnsiTheme="minorHAnsi" w:cs="Times New Roman"/>
          <w:b/>
          <w:color w:val="auto"/>
          <w:sz w:val="22"/>
          <w:szCs w:val="22"/>
        </w:rPr>
        <w:t>r</w:t>
      </w:r>
      <w:r w:rsidR="00C75D38" w:rsidRPr="00C60827">
        <w:rPr>
          <w:rFonts w:asciiTheme="minorHAnsi" w:hAnsiTheme="minorHAnsi" w:cs="Times New Roman"/>
          <w:color w:val="auto"/>
          <w:sz w:val="22"/>
          <w:szCs w:val="22"/>
        </w:rPr>
        <w:t xml:space="preserve">., zgodnie z harmonogramem, o którym mowa w  </w:t>
      </w:r>
      <w:r w:rsidR="00C75D38" w:rsidRPr="00001D71">
        <w:rPr>
          <w:rFonts w:asciiTheme="minorHAnsi" w:hAnsiTheme="minorHAnsi" w:cs="Times New Roman"/>
          <w:color w:val="auto"/>
          <w:sz w:val="22"/>
          <w:szCs w:val="22"/>
        </w:rPr>
        <w:t>OPZ</w:t>
      </w:r>
      <w:r w:rsidR="00A93172" w:rsidRPr="00001D71">
        <w:rPr>
          <w:rFonts w:asciiTheme="minorHAnsi" w:hAnsiTheme="minorHAnsi" w:cs="Times New Roman"/>
          <w:color w:val="auto"/>
          <w:sz w:val="22"/>
          <w:szCs w:val="22"/>
        </w:rPr>
        <w:t xml:space="preserve">, z </w:t>
      </w:r>
      <w:r w:rsidR="00C6068B" w:rsidRPr="00001D71">
        <w:rPr>
          <w:rFonts w:asciiTheme="minorHAnsi" w:hAnsiTheme="minorHAnsi" w:cs="Times New Roman"/>
          <w:color w:val="auto"/>
          <w:sz w:val="22"/>
          <w:szCs w:val="22"/>
        </w:rPr>
        <w:t>zastrzeżeniem</w:t>
      </w:r>
      <w:r w:rsidR="00A93172" w:rsidRPr="00001D71">
        <w:rPr>
          <w:rFonts w:asciiTheme="minorHAnsi" w:hAnsiTheme="minorHAnsi" w:cs="Times New Roman"/>
          <w:color w:val="auto"/>
          <w:sz w:val="22"/>
          <w:szCs w:val="22"/>
        </w:rPr>
        <w:t xml:space="preserve"> §14</w:t>
      </w:r>
      <w:r w:rsidR="0005362B" w:rsidRPr="00001D71">
        <w:rPr>
          <w:rFonts w:asciiTheme="minorHAnsi" w:hAnsiTheme="minorHAnsi" w:cs="Times New Roman"/>
          <w:color w:val="auto"/>
          <w:sz w:val="22"/>
          <w:szCs w:val="22"/>
        </w:rPr>
        <w:t xml:space="preserve"> ust. 2 pkt </w:t>
      </w:r>
      <w:r w:rsidR="00842F49">
        <w:rPr>
          <w:rFonts w:asciiTheme="minorHAnsi" w:hAnsiTheme="minorHAnsi" w:cs="Times New Roman"/>
          <w:color w:val="auto"/>
          <w:sz w:val="22"/>
          <w:szCs w:val="22"/>
        </w:rPr>
        <w:t>5</w:t>
      </w:r>
      <w:r w:rsidR="00A93172" w:rsidRPr="00001D71">
        <w:rPr>
          <w:rFonts w:asciiTheme="minorHAnsi" w:hAnsiTheme="minorHAnsi" w:cs="Times New Roman"/>
          <w:color w:val="auto"/>
          <w:sz w:val="22"/>
          <w:szCs w:val="22"/>
        </w:rPr>
        <w:t>.</w:t>
      </w:r>
    </w:p>
    <w:p w14:paraId="6CD6783A" w14:textId="039A2A28" w:rsidR="00F1456E" w:rsidRPr="00C60827" w:rsidRDefault="008B0AAA" w:rsidP="00C60827">
      <w:pPr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br w:type="page"/>
      </w:r>
    </w:p>
    <w:p w14:paraId="21480837" w14:textId="77777777" w:rsidR="00BC1C74" w:rsidRPr="00C60827" w:rsidRDefault="00BC1C74" w:rsidP="008C69F0">
      <w:pPr>
        <w:jc w:val="center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lastRenderedPageBreak/>
        <w:t xml:space="preserve">§ </w:t>
      </w:r>
      <w:r w:rsidR="000638DE" w:rsidRPr="00C60827">
        <w:rPr>
          <w:rFonts w:asciiTheme="minorHAnsi" w:hAnsiTheme="minorHAnsi"/>
          <w:b/>
          <w:sz w:val="22"/>
          <w:szCs w:val="22"/>
        </w:rPr>
        <w:t>3</w:t>
      </w:r>
    </w:p>
    <w:p w14:paraId="18DBD7D9" w14:textId="77777777" w:rsidR="002745F3" w:rsidRPr="00C60827" w:rsidRDefault="002745F3" w:rsidP="00C60827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Personel</w:t>
      </w:r>
    </w:p>
    <w:p w14:paraId="44F460F2" w14:textId="77777777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zapewni niezbędny, wykwalifikowany personel i narzędzia do właściwego </w:t>
      </w:r>
      <w:r w:rsidRPr="00C60827">
        <w:rPr>
          <w:rFonts w:asciiTheme="minorHAnsi" w:hAnsiTheme="minorHAnsi"/>
          <w:sz w:val="22"/>
          <w:szCs w:val="22"/>
        </w:rPr>
        <w:br/>
        <w:t>i terminowego wykonania umowy.</w:t>
      </w:r>
    </w:p>
    <w:p w14:paraId="6E37F7D5" w14:textId="77777777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ponosi pełną odpowiedzialność za nadzór nad osobami, które będą wykonywać zamówienie oraz nad współpracującymi z Wykonawcą podwykonawcami, a także za dopełnienie wszelkich zobowiązań związanych z zatrudnieniem osób lub zawarciem umów cywilnoprawnych lub z zawarciem umów z podwykonawcami.</w:t>
      </w:r>
    </w:p>
    <w:p w14:paraId="742B9100" w14:textId="6F02CF7F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nie może powierzyć wykonania przedmiotu umowy innym osobom niż tym, które przedstawił w Wykazie osób</w:t>
      </w:r>
      <w:r w:rsidR="00C60827">
        <w:rPr>
          <w:rFonts w:asciiTheme="minorHAnsi" w:hAnsiTheme="minorHAnsi"/>
          <w:sz w:val="22"/>
          <w:szCs w:val="22"/>
        </w:rPr>
        <w:t xml:space="preserve"> lub które </w:t>
      </w:r>
      <w:r w:rsidR="00C64621">
        <w:rPr>
          <w:rFonts w:asciiTheme="minorHAnsi" w:hAnsiTheme="minorHAnsi"/>
          <w:sz w:val="22"/>
          <w:szCs w:val="22"/>
        </w:rPr>
        <w:t xml:space="preserve">zostały zaakceptowane przez Zamawiającego zgodnie </w:t>
      </w:r>
      <w:r w:rsidR="00C64621">
        <w:rPr>
          <w:rFonts w:asciiTheme="minorHAnsi" w:hAnsiTheme="minorHAnsi"/>
          <w:sz w:val="22"/>
          <w:szCs w:val="22"/>
        </w:rPr>
        <w:br/>
        <w:t xml:space="preserve">z </w:t>
      </w:r>
      <w:r w:rsidR="00C60827">
        <w:rPr>
          <w:rFonts w:asciiTheme="minorHAnsi" w:hAnsiTheme="minorHAnsi"/>
          <w:sz w:val="22"/>
          <w:szCs w:val="22"/>
        </w:rPr>
        <w:t>rozdzia</w:t>
      </w:r>
      <w:r w:rsidR="00C64621">
        <w:rPr>
          <w:rFonts w:asciiTheme="minorHAnsi" w:hAnsiTheme="minorHAnsi"/>
          <w:sz w:val="22"/>
          <w:szCs w:val="22"/>
        </w:rPr>
        <w:t xml:space="preserve">łem </w:t>
      </w:r>
      <w:r w:rsidR="00C60827">
        <w:rPr>
          <w:rFonts w:asciiTheme="minorHAnsi" w:hAnsiTheme="minorHAnsi"/>
          <w:sz w:val="22"/>
          <w:szCs w:val="22"/>
        </w:rPr>
        <w:t>7 OPZ</w:t>
      </w:r>
      <w:r w:rsidRPr="00C60827">
        <w:rPr>
          <w:rFonts w:asciiTheme="minorHAnsi" w:hAnsiTheme="minorHAnsi"/>
          <w:sz w:val="22"/>
          <w:szCs w:val="22"/>
        </w:rPr>
        <w:t xml:space="preserve">, z zastrzeżeniem </w:t>
      </w:r>
      <w:r w:rsidR="002069DC">
        <w:rPr>
          <w:rFonts w:asciiTheme="minorHAnsi" w:hAnsiTheme="minorHAnsi"/>
          <w:sz w:val="22"/>
          <w:szCs w:val="22"/>
        </w:rPr>
        <w:t xml:space="preserve">ust. </w:t>
      </w:r>
      <w:r w:rsidRPr="00C60827">
        <w:rPr>
          <w:rFonts w:asciiTheme="minorHAnsi" w:hAnsiTheme="minorHAnsi"/>
          <w:sz w:val="22"/>
          <w:szCs w:val="22"/>
        </w:rPr>
        <w:t>5.</w:t>
      </w:r>
    </w:p>
    <w:p w14:paraId="4666991F" w14:textId="77777777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może zmienić osoby lub zwiększyć liczbę osób, które będą wykonywać zamówienie </w:t>
      </w:r>
      <w:r w:rsidRPr="00C60827">
        <w:rPr>
          <w:rFonts w:asciiTheme="minorHAnsi" w:hAnsiTheme="minorHAnsi"/>
          <w:sz w:val="22"/>
          <w:szCs w:val="22"/>
        </w:rPr>
        <w:br/>
        <w:t>w trakcie wykonywania umowy.</w:t>
      </w:r>
    </w:p>
    <w:p w14:paraId="690D184B" w14:textId="573AA766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Zmiana lub zwiększenie liczby osób będzie podlegać akceptacji Zamawiającego. </w:t>
      </w:r>
      <w:r w:rsidR="00C64621">
        <w:rPr>
          <w:rFonts w:asciiTheme="minorHAnsi" w:hAnsiTheme="minorHAnsi"/>
          <w:sz w:val="22"/>
          <w:szCs w:val="22"/>
        </w:rPr>
        <w:t xml:space="preserve">Osoby te </w:t>
      </w:r>
      <w:r w:rsidR="00CF41B4" w:rsidRPr="00001D71">
        <w:rPr>
          <w:rFonts w:asciiTheme="minorHAnsi" w:hAnsiTheme="minorHAnsi"/>
          <w:sz w:val="22"/>
          <w:szCs w:val="22"/>
        </w:rPr>
        <w:t>zostaną zaakceptowane</w:t>
      </w:r>
      <w:r w:rsidRPr="00001D71">
        <w:rPr>
          <w:rFonts w:asciiTheme="minorHAnsi" w:hAnsiTheme="minorHAnsi"/>
          <w:sz w:val="22"/>
          <w:szCs w:val="22"/>
        </w:rPr>
        <w:t xml:space="preserve"> przez Zamawiającego wyłącznie w przypadku, gdy</w:t>
      </w:r>
      <w:r w:rsidR="00C64621">
        <w:rPr>
          <w:rFonts w:asciiTheme="minorHAnsi" w:hAnsiTheme="minorHAnsi"/>
          <w:sz w:val="22"/>
          <w:szCs w:val="22"/>
        </w:rPr>
        <w:t xml:space="preserve"> ich </w:t>
      </w:r>
      <w:r w:rsidRPr="00001D71">
        <w:rPr>
          <w:rFonts w:asciiTheme="minorHAnsi" w:hAnsiTheme="minorHAnsi"/>
          <w:sz w:val="22"/>
          <w:szCs w:val="22"/>
        </w:rPr>
        <w:t>kwalifikacje</w:t>
      </w:r>
      <w:r w:rsidR="00001D71">
        <w:rPr>
          <w:rFonts w:asciiTheme="minorHAnsi" w:hAnsiTheme="minorHAnsi"/>
          <w:sz w:val="22"/>
          <w:szCs w:val="22"/>
        </w:rPr>
        <w:t xml:space="preserve">, </w:t>
      </w:r>
      <w:r w:rsidRPr="00001D71">
        <w:rPr>
          <w:rFonts w:asciiTheme="minorHAnsi" w:hAnsiTheme="minorHAnsi"/>
          <w:sz w:val="22"/>
          <w:szCs w:val="22"/>
        </w:rPr>
        <w:t>doświadczenie i wykształcenie będą równoważne lub wyższe od kwalifikacji, doświadczenia i wykształcenia osób wymaganych przez Zama</w:t>
      </w:r>
      <w:r w:rsidR="00BD7CF1" w:rsidRPr="00001D71">
        <w:rPr>
          <w:rFonts w:asciiTheme="minorHAnsi" w:hAnsiTheme="minorHAnsi"/>
          <w:sz w:val="22"/>
          <w:szCs w:val="22"/>
        </w:rPr>
        <w:t>wiającego</w:t>
      </w:r>
      <w:r w:rsidRPr="00001D71">
        <w:rPr>
          <w:rFonts w:asciiTheme="minorHAnsi" w:hAnsiTheme="minorHAnsi"/>
          <w:sz w:val="22"/>
          <w:szCs w:val="22"/>
        </w:rPr>
        <w:t xml:space="preserve">. </w:t>
      </w:r>
      <w:r w:rsidR="009D45DE" w:rsidRPr="00001D71">
        <w:rPr>
          <w:rFonts w:asciiTheme="minorHAnsi" w:hAnsiTheme="minorHAnsi"/>
          <w:sz w:val="22"/>
          <w:szCs w:val="22"/>
        </w:rPr>
        <w:t>Zamawiający w terminie 5 dni roboczych zaakceptuje lub odrzuci wniosek, informując o tym Wykonawcę za</w:t>
      </w:r>
      <w:r w:rsidR="009D45DE" w:rsidRPr="00C60827">
        <w:rPr>
          <w:rFonts w:asciiTheme="minorHAnsi" w:hAnsiTheme="minorHAnsi"/>
          <w:sz w:val="22"/>
          <w:szCs w:val="22"/>
        </w:rPr>
        <w:t xml:space="preserve"> pomocą poczty elektronicznej (na adres, który zostanie wskazany przez Wykonawcę zgodnie z §</w:t>
      </w:r>
      <w:r w:rsidR="00001D71">
        <w:rPr>
          <w:rFonts w:asciiTheme="minorHAnsi" w:hAnsiTheme="minorHAnsi"/>
          <w:sz w:val="22"/>
          <w:szCs w:val="22"/>
        </w:rPr>
        <w:t>15</w:t>
      </w:r>
      <w:r w:rsidR="002069DC">
        <w:rPr>
          <w:rFonts w:asciiTheme="minorHAnsi" w:hAnsiTheme="minorHAnsi"/>
          <w:sz w:val="22"/>
          <w:szCs w:val="22"/>
        </w:rPr>
        <w:t xml:space="preserve"> ust. 2</w:t>
      </w:r>
      <w:r w:rsidR="009D45DE" w:rsidRPr="00C60827">
        <w:rPr>
          <w:rFonts w:asciiTheme="minorHAnsi" w:hAnsiTheme="minorHAnsi"/>
          <w:sz w:val="22"/>
          <w:szCs w:val="22"/>
        </w:rPr>
        <w:t>. Procedura akceptacji może być wielokrotnie powtarzana.</w:t>
      </w:r>
    </w:p>
    <w:p w14:paraId="3669F3E0" w14:textId="65A84100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Zmiana lub zwiększenie liczby osób, które będą wykonywać zamówienie w trakcie wykonywania umowy, bez akceptacji Zamawiającego, stanowi podstawę odstąpienia od umowy przez Zamawiającego na podstawie §8 ust. 1 pkt </w:t>
      </w:r>
      <w:r w:rsidR="000E2519" w:rsidRPr="00C60827">
        <w:rPr>
          <w:rFonts w:asciiTheme="minorHAnsi" w:hAnsiTheme="minorHAnsi"/>
          <w:sz w:val="22"/>
          <w:szCs w:val="22"/>
        </w:rPr>
        <w:t>4</w:t>
      </w:r>
      <w:r w:rsidRPr="00C60827">
        <w:rPr>
          <w:rFonts w:asciiTheme="minorHAnsi" w:hAnsiTheme="minorHAnsi"/>
          <w:sz w:val="22"/>
          <w:szCs w:val="22"/>
        </w:rPr>
        <w:t xml:space="preserve"> lub zapłacenia kary umownej, o której mowa w §7 ust. 2 pkt</w:t>
      </w:r>
      <w:r w:rsidR="00FE620B" w:rsidRPr="00C60827">
        <w:rPr>
          <w:rFonts w:asciiTheme="minorHAnsi" w:hAnsiTheme="minorHAnsi"/>
          <w:sz w:val="22"/>
          <w:szCs w:val="22"/>
        </w:rPr>
        <w:t xml:space="preserve"> </w:t>
      </w:r>
      <w:r w:rsidR="0005362B" w:rsidRPr="00C60827">
        <w:rPr>
          <w:rFonts w:asciiTheme="minorHAnsi" w:hAnsiTheme="minorHAnsi"/>
          <w:sz w:val="22"/>
          <w:szCs w:val="22"/>
        </w:rPr>
        <w:t>5</w:t>
      </w:r>
      <w:r w:rsidRPr="00C60827">
        <w:rPr>
          <w:rFonts w:asciiTheme="minorHAnsi" w:hAnsiTheme="minorHAnsi"/>
          <w:sz w:val="22"/>
          <w:szCs w:val="22"/>
        </w:rPr>
        <w:t xml:space="preserve">, a prace wykonane z udziałem takiej osoby mogą nie zostać przez Zamawiającego przyjęte. </w:t>
      </w:r>
    </w:p>
    <w:p w14:paraId="19BDB12B" w14:textId="77777777" w:rsidR="002745F3" w:rsidRPr="00C60827" w:rsidRDefault="002745F3" w:rsidP="00C60827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Zmiana lub zwiększenie liczby osób, które będą wykonywać zamówienie nie ma wpływu </w:t>
      </w:r>
      <w:r w:rsidRPr="00C60827">
        <w:rPr>
          <w:rFonts w:asciiTheme="minorHAnsi" w:hAnsiTheme="minorHAnsi"/>
          <w:sz w:val="22"/>
          <w:szCs w:val="22"/>
        </w:rPr>
        <w:br/>
        <w:t xml:space="preserve">na wysokość wynagrodzenia należnego Wykonawcy. </w:t>
      </w:r>
    </w:p>
    <w:p w14:paraId="57EC2D79" w14:textId="77777777" w:rsidR="00001D71" w:rsidRDefault="00991FEC" w:rsidP="00F70881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001D71">
        <w:rPr>
          <w:rFonts w:asciiTheme="minorHAnsi" w:hAnsiTheme="minorHAnsi"/>
          <w:sz w:val="22"/>
          <w:szCs w:val="22"/>
        </w:rPr>
        <w:t xml:space="preserve">Wykonawca nie ma prawa, do wykonywania </w:t>
      </w:r>
      <w:r w:rsidR="008321E2" w:rsidRPr="00001D71">
        <w:rPr>
          <w:rFonts w:asciiTheme="minorHAnsi" w:hAnsiTheme="minorHAnsi"/>
          <w:sz w:val="22"/>
          <w:szCs w:val="22"/>
        </w:rPr>
        <w:t>usług określonych w  um</w:t>
      </w:r>
      <w:r w:rsidRPr="00001D71">
        <w:rPr>
          <w:rFonts w:asciiTheme="minorHAnsi" w:hAnsiTheme="minorHAnsi"/>
          <w:sz w:val="22"/>
          <w:szCs w:val="22"/>
        </w:rPr>
        <w:t xml:space="preserve">owie przez osoby zatrudnione przez Zamawiającego pod rygorem odstąpienia przez Zamawiającego od </w:t>
      </w:r>
      <w:r w:rsidR="008321E2" w:rsidRPr="00001D71">
        <w:rPr>
          <w:rFonts w:asciiTheme="minorHAnsi" w:hAnsiTheme="minorHAnsi"/>
          <w:sz w:val="22"/>
          <w:szCs w:val="22"/>
        </w:rPr>
        <w:t>u</w:t>
      </w:r>
      <w:r w:rsidRPr="00001D71">
        <w:rPr>
          <w:rFonts w:asciiTheme="minorHAnsi" w:hAnsiTheme="minorHAnsi"/>
          <w:sz w:val="22"/>
          <w:szCs w:val="22"/>
        </w:rPr>
        <w:t>mowy</w:t>
      </w:r>
      <w:r w:rsidR="00001D71">
        <w:rPr>
          <w:rFonts w:asciiTheme="minorHAnsi" w:hAnsiTheme="minorHAnsi"/>
          <w:sz w:val="22"/>
          <w:szCs w:val="22"/>
        </w:rPr>
        <w:t>.</w:t>
      </w:r>
    </w:p>
    <w:p w14:paraId="1A874A97" w14:textId="013D27D7" w:rsidR="002745F3" w:rsidRPr="00001D71" w:rsidRDefault="002745F3" w:rsidP="00F70881">
      <w:pPr>
        <w:numPr>
          <w:ilvl w:val="0"/>
          <w:numId w:val="7"/>
        </w:numPr>
        <w:rPr>
          <w:rFonts w:asciiTheme="minorHAnsi" w:hAnsiTheme="minorHAnsi"/>
          <w:sz w:val="22"/>
          <w:szCs w:val="22"/>
        </w:rPr>
      </w:pPr>
      <w:r w:rsidRPr="00001D71">
        <w:rPr>
          <w:rFonts w:asciiTheme="minorHAnsi" w:hAnsiTheme="minorHAnsi"/>
          <w:sz w:val="22"/>
          <w:szCs w:val="22"/>
        </w:rPr>
        <w:t xml:space="preserve">Na każdym etapie realizacji umowy, Wykonawca zobowiązuje się do respektowania zasady równych szans i niedyskryminacji ze względu na rasę, płeć, pochodzenie, wiek, stopień sprawności, orientację seksualną, religię oraz światopogląd. Wykonawca oświadcza, że przystępując do realizacji zamówienia zapoznał się z treścią </w:t>
      </w:r>
      <w:r w:rsidRPr="00001D71">
        <w:rPr>
          <w:rFonts w:asciiTheme="minorHAnsi" w:hAnsiTheme="minorHAnsi"/>
          <w:i/>
          <w:sz w:val="22"/>
          <w:szCs w:val="22"/>
        </w:rPr>
        <w:t>Wytycznych w zakresie realizacji zasady równości szans i niedyskryminacji, w tym dostępności dla osób z niepełnosprawnościami oraz zasady równości szans kobiet i mężczyzn w ramach funduszy unijnych na lata 2014-2020</w:t>
      </w:r>
      <w:r w:rsidRPr="00001D71">
        <w:rPr>
          <w:rFonts w:asciiTheme="minorHAnsi" w:hAnsiTheme="minorHAnsi"/>
          <w:sz w:val="22"/>
          <w:szCs w:val="22"/>
        </w:rPr>
        <w:t>.</w:t>
      </w:r>
    </w:p>
    <w:p w14:paraId="2347B539" w14:textId="77777777" w:rsidR="00EA161C" w:rsidRPr="00C60827" w:rsidRDefault="00EA161C" w:rsidP="00EA161C">
      <w:pPr>
        <w:pStyle w:val="Akapitzlist"/>
        <w:numPr>
          <w:ilvl w:val="0"/>
          <w:numId w:val="0"/>
        </w:numPr>
        <w:ind w:left="360"/>
        <w:jc w:val="both"/>
        <w:rPr>
          <w:rFonts w:asciiTheme="minorHAnsi" w:hAnsiTheme="minorHAnsi"/>
          <w:sz w:val="22"/>
          <w:szCs w:val="22"/>
        </w:rPr>
      </w:pPr>
    </w:p>
    <w:p w14:paraId="1C57D4CD" w14:textId="77777777" w:rsidR="00A5081E" w:rsidRPr="00C60827" w:rsidRDefault="00A5081E" w:rsidP="008C69F0">
      <w:pPr>
        <w:pStyle w:val="Tekstpodstawowy2"/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4</w:t>
      </w:r>
    </w:p>
    <w:p w14:paraId="708B8C1E" w14:textId="77777777" w:rsidR="00A5081E" w:rsidRPr="00C60827" w:rsidRDefault="00A5081E" w:rsidP="008C69F0">
      <w:pPr>
        <w:pStyle w:val="Tekstpodstawowy2"/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Podwykonawstwo</w:t>
      </w:r>
    </w:p>
    <w:p w14:paraId="348B5E53" w14:textId="3EF18496" w:rsidR="00A5081E" w:rsidRPr="00C60827" w:rsidRDefault="00A5081E" w:rsidP="008321E2">
      <w:pPr>
        <w:widowControl w:val="0"/>
        <w:numPr>
          <w:ilvl w:val="0"/>
          <w:numId w:val="14"/>
        </w:numPr>
        <w:tabs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 xml:space="preserve">Wykonawca może powierzyć wykonanie części działań realizowanych w ramach umowy podwykonawcy, w zakresie określonym w </w:t>
      </w:r>
      <w:r w:rsidR="008321E2">
        <w:rPr>
          <w:rFonts w:asciiTheme="minorHAnsi" w:hAnsiTheme="minorHAnsi"/>
          <w:color w:val="000000"/>
          <w:sz w:val="22"/>
          <w:szCs w:val="22"/>
        </w:rPr>
        <w:t>O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fercie </w:t>
      </w:r>
      <w:r w:rsidRPr="00C60827">
        <w:rPr>
          <w:rFonts w:asciiTheme="minorHAnsi" w:hAnsiTheme="minorHAnsi"/>
          <w:sz w:val="22"/>
          <w:szCs w:val="22"/>
        </w:rPr>
        <w:t>oraz firm</w:t>
      </w:r>
      <w:r w:rsidR="008321E2">
        <w:rPr>
          <w:rFonts w:asciiTheme="minorHAnsi" w:hAnsiTheme="minorHAnsi"/>
          <w:sz w:val="22"/>
          <w:szCs w:val="22"/>
        </w:rPr>
        <w:t xml:space="preserve">om podwykonawców określonym </w:t>
      </w:r>
      <w:r w:rsidR="008321E2">
        <w:rPr>
          <w:rFonts w:asciiTheme="minorHAnsi" w:hAnsiTheme="minorHAnsi"/>
          <w:sz w:val="22"/>
          <w:szCs w:val="22"/>
        </w:rPr>
        <w:br/>
        <w:t>w O</w:t>
      </w:r>
      <w:r w:rsidRPr="00C60827">
        <w:rPr>
          <w:rFonts w:asciiTheme="minorHAnsi" w:hAnsiTheme="minorHAnsi"/>
          <w:sz w:val="22"/>
          <w:szCs w:val="22"/>
        </w:rPr>
        <w:t>fercie.</w:t>
      </w:r>
    </w:p>
    <w:p w14:paraId="61AE60B4" w14:textId="0156BDD1" w:rsidR="00A5081E" w:rsidRPr="00C60827" w:rsidRDefault="00A5081E" w:rsidP="008321E2">
      <w:pPr>
        <w:widowControl w:val="0"/>
        <w:numPr>
          <w:ilvl w:val="0"/>
          <w:numId w:val="14"/>
        </w:numPr>
        <w:tabs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 xml:space="preserve">Wykonawca nie może rozszerzyć podwykonawstwa poza zakres wskazany w </w:t>
      </w:r>
      <w:r w:rsidR="008321E2">
        <w:rPr>
          <w:rFonts w:asciiTheme="minorHAnsi" w:hAnsiTheme="minorHAnsi"/>
          <w:color w:val="000000"/>
          <w:sz w:val="22"/>
          <w:szCs w:val="22"/>
        </w:rPr>
        <w:t>O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fercie </w:t>
      </w:r>
      <w:r w:rsidRPr="00C60827">
        <w:rPr>
          <w:rFonts w:asciiTheme="minorHAnsi" w:hAnsiTheme="minorHAnsi"/>
          <w:sz w:val="22"/>
          <w:szCs w:val="22"/>
        </w:rPr>
        <w:t xml:space="preserve">oraz rozszerzyć podwykonawstwa o firmy inne niż wskazane w </w:t>
      </w:r>
      <w:r w:rsidR="008321E2">
        <w:rPr>
          <w:rFonts w:asciiTheme="minorHAnsi" w:hAnsiTheme="minorHAnsi"/>
          <w:sz w:val="22"/>
          <w:szCs w:val="22"/>
        </w:rPr>
        <w:t>O</w:t>
      </w:r>
      <w:r w:rsidRPr="00C60827">
        <w:rPr>
          <w:rFonts w:asciiTheme="minorHAnsi" w:hAnsiTheme="minorHAnsi"/>
          <w:sz w:val="22"/>
          <w:szCs w:val="22"/>
        </w:rPr>
        <w:t>fercie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 bez pisemnej zgody Zamawiającego pod rygorem nieważności.</w:t>
      </w:r>
      <w:r w:rsidRPr="00C60827">
        <w:rPr>
          <w:rFonts w:asciiTheme="minorHAnsi" w:hAnsiTheme="minorHAnsi"/>
          <w:bCs/>
          <w:sz w:val="22"/>
          <w:szCs w:val="22"/>
        </w:rPr>
        <w:t xml:space="preserve"> </w:t>
      </w:r>
    </w:p>
    <w:p w14:paraId="79C0CF53" w14:textId="31197322" w:rsidR="000B58CA" w:rsidRPr="00C64621" w:rsidRDefault="000B58CA" w:rsidP="008321E2">
      <w:pPr>
        <w:widowControl w:val="0"/>
        <w:numPr>
          <w:ilvl w:val="0"/>
          <w:numId w:val="14"/>
        </w:numPr>
        <w:tabs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bCs/>
          <w:sz w:val="22"/>
          <w:szCs w:val="22"/>
        </w:rPr>
        <w:t>Za działania lub zaniechania podwykonawców Wykonawca ponosi odpowiedzialność na zasadzie ryzyka.</w:t>
      </w:r>
      <w:r w:rsidR="00EA161C" w:rsidRPr="00C60827">
        <w:rPr>
          <w:rFonts w:asciiTheme="minorHAnsi" w:hAnsiTheme="minorHAnsi"/>
          <w:bCs/>
          <w:sz w:val="22"/>
          <w:szCs w:val="22"/>
        </w:rPr>
        <w:t xml:space="preserve"> </w:t>
      </w:r>
      <w:r w:rsidR="00EA161C" w:rsidRPr="00C60827">
        <w:rPr>
          <w:rFonts w:asciiTheme="minorHAnsi" w:hAnsiTheme="minorHAnsi"/>
          <w:sz w:val="22"/>
          <w:szCs w:val="22"/>
        </w:rPr>
        <w:t xml:space="preserve">Wykonawca winien zagwarantować realizację zamówienia przez podwykonawcę na </w:t>
      </w:r>
      <w:r w:rsidR="00EA161C" w:rsidRPr="00C64621">
        <w:rPr>
          <w:rFonts w:asciiTheme="minorHAnsi" w:hAnsiTheme="minorHAnsi"/>
          <w:sz w:val="22"/>
          <w:szCs w:val="22"/>
        </w:rPr>
        <w:t>warunkach i w standardach określonych niniejszą umową.</w:t>
      </w:r>
    </w:p>
    <w:p w14:paraId="74DE9F9B" w14:textId="4DDB875A" w:rsidR="00E176C4" w:rsidRPr="00C64621" w:rsidRDefault="00A5081E" w:rsidP="008321E2">
      <w:pPr>
        <w:widowControl w:val="0"/>
        <w:numPr>
          <w:ilvl w:val="0"/>
          <w:numId w:val="14"/>
        </w:numPr>
        <w:tabs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bCs/>
          <w:sz w:val="22"/>
          <w:szCs w:val="22"/>
        </w:rPr>
      </w:pPr>
      <w:r w:rsidRPr="00C64621">
        <w:rPr>
          <w:rFonts w:asciiTheme="minorHAnsi" w:hAnsiTheme="minorHAnsi"/>
          <w:bCs/>
          <w:sz w:val="22"/>
          <w:szCs w:val="22"/>
        </w:rPr>
        <w:t>W razie naruszenia przez Wykonawcę postanowień ust. 1–2, Zamawiający może odstąpić</w:t>
      </w:r>
      <w:r w:rsidR="002745F3" w:rsidRPr="00C64621">
        <w:rPr>
          <w:rFonts w:asciiTheme="minorHAnsi" w:hAnsiTheme="minorHAnsi"/>
          <w:bCs/>
          <w:sz w:val="22"/>
          <w:szCs w:val="22"/>
        </w:rPr>
        <w:t xml:space="preserve"> </w:t>
      </w:r>
      <w:r w:rsidR="002745F3" w:rsidRPr="00C64621">
        <w:rPr>
          <w:rFonts w:asciiTheme="minorHAnsi" w:hAnsiTheme="minorHAnsi"/>
          <w:bCs/>
          <w:sz w:val="22"/>
          <w:szCs w:val="22"/>
        </w:rPr>
        <w:br/>
      </w:r>
      <w:r w:rsidRPr="00C64621">
        <w:rPr>
          <w:rFonts w:asciiTheme="minorHAnsi" w:hAnsiTheme="minorHAnsi"/>
          <w:bCs/>
          <w:sz w:val="22"/>
          <w:szCs w:val="22"/>
        </w:rPr>
        <w:t xml:space="preserve">od umowy ze skutkiem natychmiastowym na podstawie §8 ust. 1 pkt </w:t>
      </w:r>
      <w:r w:rsidR="000E2519" w:rsidRPr="00C64621">
        <w:rPr>
          <w:rFonts w:asciiTheme="minorHAnsi" w:hAnsiTheme="minorHAnsi"/>
          <w:bCs/>
          <w:sz w:val="22"/>
          <w:szCs w:val="22"/>
        </w:rPr>
        <w:t>4</w:t>
      </w:r>
      <w:r w:rsidRPr="00C64621">
        <w:rPr>
          <w:rFonts w:asciiTheme="minorHAnsi" w:hAnsiTheme="minorHAnsi"/>
          <w:bCs/>
          <w:sz w:val="22"/>
          <w:szCs w:val="22"/>
        </w:rPr>
        <w:t>.</w:t>
      </w:r>
    </w:p>
    <w:p w14:paraId="792D22EF" w14:textId="77777777" w:rsidR="008D6595" w:rsidRPr="00C60827" w:rsidRDefault="008D6595" w:rsidP="008C69F0">
      <w:pPr>
        <w:widowControl w:val="0"/>
        <w:adjustRightInd w:val="0"/>
        <w:jc w:val="both"/>
        <w:textAlignment w:val="baseline"/>
        <w:rPr>
          <w:rFonts w:asciiTheme="minorHAnsi" w:hAnsiTheme="minorHAnsi"/>
          <w:bCs/>
          <w:sz w:val="22"/>
          <w:szCs w:val="22"/>
        </w:rPr>
      </w:pPr>
    </w:p>
    <w:p w14:paraId="79E4564B" w14:textId="77777777" w:rsidR="00C64621" w:rsidRDefault="00C64621" w:rsidP="008C69F0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5642FBD" w14:textId="77777777" w:rsidR="00A5081E" w:rsidRPr="00C60827" w:rsidRDefault="00A5081E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lastRenderedPageBreak/>
        <w:t>§ 5</w:t>
      </w:r>
    </w:p>
    <w:p w14:paraId="3F882400" w14:textId="77777777" w:rsidR="00A5081E" w:rsidRPr="00C60827" w:rsidRDefault="00A5081E" w:rsidP="008C69F0">
      <w:pPr>
        <w:ind w:left="360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Prawa autorskie</w:t>
      </w:r>
    </w:p>
    <w:p w14:paraId="64D9F2A2" w14:textId="77777777" w:rsidR="00A5081E" w:rsidRPr="00C60827" w:rsidRDefault="00A5081E" w:rsidP="008321E2">
      <w:pPr>
        <w:pStyle w:val="Akapitzlist"/>
        <w:numPr>
          <w:ilvl w:val="3"/>
          <w:numId w:val="8"/>
        </w:numPr>
        <w:tabs>
          <w:tab w:val="num" w:pos="-3119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oświadcza, że:</w:t>
      </w:r>
    </w:p>
    <w:p w14:paraId="183E1A81" w14:textId="7304A5A3" w:rsidR="00A5081E" w:rsidRPr="00C60827" w:rsidRDefault="00A5081E" w:rsidP="008321E2">
      <w:pPr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wszelkie utwory w rozumieniu ustawy z dnia 4 lutego 1994 roku o prawach autorskich </w:t>
      </w:r>
      <w:r w:rsidRPr="00C60827">
        <w:rPr>
          <w:rFonts w:asciiTheme="minorHAnsi" w:hAnsiTheme="minorHAnsi"/>
          <w:sz w:val="22"/>
          <w:szCs w:val="22"/>
        </w:rPr>
        <w:br/>
        <w:t>i prawach pokrewnych (</w:t>
      </w:r>
      <w:r w:rsidR="002745F3" w:rsidRPr="00C60827">
        <w:rPr>
          <w:rFonts w:asciiTheme="minorHAnsi" w:hAnsiTheme="minorHAnsi"/>
          <w:sz w:val="22"/>
          <w:szCs w:val="22"/>
        </w:rPr>
        <w:t xml:space="preserve">Dz.U z </w:t>
      </w:r>
      <w:r w:rsidR="002745F3" w:rsidRPr="00C60827">
        <w:rPr>
          <w:rFonts w:asciiTheme="minorHAnsi" w:eastAsia="Calibri" w:hAnsiTheme="minorHAnsi"/>
          <w:sz w:val="22"/>
          <w:szCs w:val="22"/>
          <w:lang w:eastAsia="en-US"/>
        </w:rPr>
        <w:t xml:space="preserve">2018 r. poz. 1191 </w:t>
      </w:r>
      <w:r w:rsidR="002745F3" w:rsidRPr="00C60827">
        <w:rPr>
          <w:rFonts w:asciiTheme="minorHAnsi" w:hAnsiTheme="minorHAnsi"/>
          <w:sz w:val="22"/>
          <w:szCs w:val="22"/>
        </w:rPr>
        <w:t>ze zm</w:t>
      </w:r>
      <w:r w:rsidR="002745F3" w:rsidRPr="00C60827">
        <w:rPr>
          <w:rFonts w:asciiTheme="minorHAnsi" w:hAnsiTheme="minorHAnsi"/>
          <w:sz w:val="22"/>
          <w:szCs w:val="22"/>
          <w:lang w:eastAsia="fr-FR"/>
        </w:rPr>
        <w:t>.)</w:t>
      </w:r>
      <w:r w:rsidR="002745F3" w:rsidRPr="00C60827">
        <w:rPr>
          <w:rFonts w:asciiTheme="minorHAnsi" w:hAnsiTheme="minorHAnsi"/>
          <w:sz w:val="22"/>
          <w:szCs w:val="22"/>
        </w:rPr>
        <w:t>,</w:t>
      </w:r>
      <w:r w:rsidRPr="00C60827">
        <w:rPr>
          <w:rFonts w:asciiTheme="minorHAnsi" w:hAnsiTheme="minorHAnsi"/>
          <w:sz w:val="22"/>
          <w:szCs w:val="22"/>
        </w:rPr>
        <w:t xml:space="preserve"> jakimi będzie się posługiwał w toku </w:t>
      </w:r>
      <w:r w:rsidR="004B7522" w:rsidRPr="00C60827">
        <w:rPr>
          <w:rFonts w:asciiTheme="minorHAnsi" w:hAnsiTheme="minorHAnsi"/>
          <w:sz w:val="22"/>
          <w:szCs w:val="22"/>
        </w:rPr>
        <w:t>wykonywania zamówienia</w:t>
      </w:r>
      <w:r w:rsidRPr="00C60827">
        <w:rPr>
          <w:rFonts w:asciiTheme="minorHAnsi" w:hAnsiTheme="minorHAnsi"/>
          <w:sz w:val="22"/>
          <w:szCs w:val="22"/>
        </w:rPr>
        <w:t>, a także powstałych w je</w:t>
      </w:r>
      <w:r w:rsidR="004B7522" w:rsidRPr="00C60827">
        <w:rPr>
          <w:rFonts w:asciiTheme="minorHAnsi" w:hAnsiTheme="minorHAnsi"/>
          <w:sz w:val="22"/>
          <w:szCs w:val="22"/>
        </w:rPr>
        <w:t>go</w:t>
      </w:r>
      <w:r w:rsidRPr="00C60827">
        <w:rPr>
          <w:rFonts w:asciiTheme="minorHAnsi" w:hAnsiTheme="minorHAnsi"/>
          <w:sz w:val="22"/>
          <w:szCs w:val="22"/>
        </w:rPr>
        <w:t xml:space="preserve"> trakcie lub wyniku, będą oryginalne, bez niedozwolonych zapożyczeń z utworów osób trzecich oraz nie będą naruszać praw przysługujących osobom trzecim, a w szczególności praw autorskich oraz dóbr osobistych tych osób,</w:t>
      </w:r>
    </w:p>
    <w:p w14:paraId="218B7EB0" w14:textId="77777777" w:rsidR="00A5081E" w:rsidRPr="00C60827" w:rsidRDefault="00A5081E" w:rsidP="008321E2">
      <w:pPr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nabędzie prawa, w tym autorskie prawa majątkowe oraz wszelkie upoważnienia </w:t>
      </w:r>
      <w:r w:rsidRPr="00C60827">
        <w:rPr>
          <w:rFonts w:asciiTheme="minorHAnsi" w:hAnsiTheme="minorHAnsi"/>
          <w:sz w:val="22"/>
          <w:szCs w:val="22"/>
        </w:rPr>
        <w:br/>
        <w:t xml:space="preserve">do wykonywania praw zależnych od osób, z którymi będzie współpracować przy </w:t>
      </w:r>
      <w:r w:rsidR="004B7522" w:rsidRPr="00C60827">
        <w:rPr>
          <w:rFonts w:asciiTheme="minorHAnsi" w:hAnsiTheme="minorHAnsi"/>
          <w:sz w:val="22"/>
          <w:szCs w:val="22"/>
        </w:rPr>
        <w:t>wykonywaniu zamówienia</w:t>
      </w:r>
      <w:r w:rsidRPr="00C60827">
        <w:rPr>
          <w:rFonts w:asciiTheme="minorHAnsi" w:hAnsiTheme="minorHAnsi"/>
          <w:sz w:val="22"/>
          <w:szCs w:val="22"/>
        </w:rPr>
        <w:t>, a także uzyska od tych osób nieodwołalne zezwolenia na wykonywanie zależnych praw autorskich</w:t>
      </w:r>
      <w:r w:rsidR="00A32E65" w:rsidRPr="00C60827">
        <w:rPr>
          <w:rFonts w:asciiTheme="minorHAnsi" w:hAnsiTheme="minorHAnsi"/>
          <w:sz w:val="22"/>
          <w:szCs w:val="22"/>
        </w:rPr>
        <w:t>, praw osobistych</w:t>
      </w:r>
      <w:r w:rsidRPr="00C60827">
        <w:rPr>
          <w:rFonts w:asciiTheme="minorHAnsi" w:hAnsiTheme="minorHAnsi"/>
          <w:sz w:val="22"/>
          <w:szCs w:val="22"/>
        </w:rPr>
        <w:t xml:space="preserve"> oraz wprowadzenia zmian do materiałów bez konieczności ich uzgadniania z osobami, którym mogłyby przysługiwać autorskie prawa osobiste,</w:t>
      </w:r>
    </w:p>
    <w:p w14:paraId="7F87E5C6" w14:textId="331F1AE2" w:rsidR="00A5081E" w:rsidRPr="00C60827" w:rsidRDefault="00A5081E" w:rsidP="008321E2">
      <w:pPr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nie dokona rozporządzeń prawami, w tym autorskimi prawami majątkowymi do materiałów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w zakresie, jaki uniemożliwiłby ich nabycie przez Zamawiającego i dysponowanie na polach eksploatacji określonych w ust. 3,</w:t>
      </w:r>
    </w:p>
    <w:p w14:paraId="3DD87645" w14:textId="77777777" w:rsidR="004E3C72" w:rsidRPr="00C60827" w:rsidRDefault="004E3C72" w:rsidP="008321E2">
      <w:pPr>
        <w:numPr>
          <w:ilvl w:val="0"/>
          <w:numId w:val="9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do dnia przeniesienia autorskich praw majątkowych będzie wykonywał te prawa wyłącznie dla celów realizacji Zamówienia,</w:t>
      </w:r>
    </w:p>
    <w:p w14:paraId="1B86D3D8" w14:textId="4AF28BFF" w:rsidR="00A5081E" w:rsidRPr="00C60827" w:rsidRDefault="004B7522" w:rsidP="008321E2">
      <w:pPr>
        <w:numPr>
          <w:ilvl w:val="0"/>
          <w:numId w:val="9"/>
        </w:numPr>
        <w:rPr>
          <w:rFonts w:asciiTheme="minorHAnsi" w:hAnsiTheme="minorHAnsi"/>
          <w:spacing w:val="-2"/>
          <w:sz w:val="22"/>
          <w:szCs w:val="22"/>
        </w:rPr>
      </w:pPr>
      <w:r w:rsidRPr="00C60827">
        <w:rPr>
          <w:rFonts w:asciiTheme="minorHAnsi" w:hAnsiTheme="minorHAnsi"/>
          <w:spacing w:val="-2"/>
          <w:sz w:val="22"/>
          <w:szCs w:val="22"/>
        </w:rPr>
        <w:t xml:space="preserve">przyjmuje na siebie odpowiedzialność za naruszenie dóbr osobistych lub praw autorskich </w:t>
      </w:r>
      <w:r w:rsidR="002745F3" w:rsidRPr="00C60827">
        <w:rPr>
          <w:rFonts w:asciiTheme="minorHAnsi" w:hAnsiTheme="minorHAnsi"/>
          <w:spacing w:val="-2"/>
          <w:sz w:val="22"/>
          <w:szCs w:val="22"/>
        </w:rPr>
        <w:br/>
      </w:r>
      <w:r w:rsidRPr="00C60827">
        <w:rPr>
          <w:rFonts w:asciiTheme="minorHAnsi" w:hAnsiTheme="minorHAnsi"/>
          <w:spacing w:val="-2"/>
          <w:sz w:val="22"/>
          <w:szCs w:val="22"/>
        </w:rPr>
        <w:t>i pokrewnych osób trzecich, a w przypadku skierowania z tego tytułu roszczeń przeciwko Zamawiającemu, Wykonawca zobowiązuje się do całkowitego zaspokojenia roszczeń osób trzecich oraz do zwolnienia Zamawiającego z obowiązku świadczenia z tego tytułu, a także zwrotu i wynagrodzenia Zamawiającemu poniesionych z tego tytułu kosztów i utraconych korzyści.</w:t>
      </w:r>
    </w:p>
    <w:p w14:paraId="3C672C7C" w14:textId="6906F374" w:rsidR="002745F3" w:rsidRPr="00C60827" w:rsidRDefault="002745F3" w:rsidP="008321E2">
      <w:pPr>
        <w:pStyle w:val="Akapitzlist"/>
        <w:numPr>
          <w:ilvl w:val="3"/>
          <w:numId w:val="8"/>
        </w:numPr>
        <w:tabs>
          <w:tab w:val="num" w:pos="-3119"/>
        </w:tabs>
        <w:ind w:left="426" w:hanging="426"/>
        <w:rPr>
          <w:rFonts w:asciiTheme="minorHAnsi" w:hAnsiTheme="minorHAnsi"/>
          <w:spacing w:val="-18"/>
          <w:sz w:val="22"/>
        </w:rPr>
      </w:pPr>
      <w:r w:rsidRPr="00C60827">
        <w:rPr>
          <w:rFonts w:asciiTheme="minorHAnsi" w:hAnsiTheme="minorHAnsi"/>
          <w:spacing w:val="-1"/>
          <w:sz w:val="22"/>
        </w:rPr>
        <w:t xml:space="preserve">W </w:t>
      </w:r>
      <w:r w:rsidRPr="00C60827">
        <w:rPr>
          <w:rFonts w:asciiTheme="minorHAnsi" w:hAnsiTheme="minorHAnsi"/>
          <w:sz w:val="22"/>
          <w:szCs w:val="22"/>
        </w:rPr>
        <w:t>przypadku wytworzenia przez Wykonawcę, lub przez podmioty, którymi Wykonawca posługuje się przy reali</w:t>
      </w:r>
      <w:r w:rsidRPr="00C60827">
        <w:rPr>
          <w:rFonts w:asciiTheme="minorHAnsi" w:hAnsiTheme="minorHAnsi"/>
          <w:spacing w:val="-1"/>
          <w:sz w:val="22"/>
        </w:rPr>
        <w:t xml:space="preserve">zacji umowy utworu w rozumieniu </w:t>
      </w:r>
      <w:r w:rsidRPr="00C60827">
        <w:rPr>
          <w:rFonts w:asciiTheme="minorHAnsi" w:hAnsiTheme="minorHAnsi"/>
          <w:sz w:val="22"/>
          <w:szCs w:val="22"/>
        </w:rPr>
        <w:t xml:space="preserve">ustawy z dnia 4 lutego 1994 roku </w:t>
      </w:r>
      <w:r w:rsidR="008321E2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o prawach autorskich i prawach pokrewnych (Dz.U z </w:t>
      </w:r>
      <w:r w:rsidRPr="00C60827">
        <w:rPr>
          <w:rFonts w:asciiTheme="minorHAnsi" w:eastAsia="Calibri" w:hAnsiTheme="minorHAnsi"/>
          <w:sz w:val="22"/>
          <w:szCs w:val="22"/>
          <w:lang w:eastAsia="en-US"/>
        </w:rPr>
        <w:t xml:space="preserve">2018 r. poz. 1191 </w:t>
      </w:r>
      <w:r w:rsidRPr="00C60827">
        <w:rPr>
          <w:rFonts w:asciiTheme="minorHAnsi" w:hAnsiTheme="minorHAnsi"/>
          <w:sz w:val="22"/>
          <w:szCs w:val="22"/>
        </w:rPr>
        <w:t>ze zm</w:t>
      </w:r>
      <w:r w:rsidRPr="00C60827">
        <w:rPr>
          <w:rFonts w:asciiTheme="minorHAnsi" w:hAnsiTheme="minorHAnsi"/>
          <w:sz w:val="22"/>
          <w:szCs w:val="22"/>
          <w:lang w:eastAsia="fr-FR"/>
        </w:rPr>
        <w:t>.)</w:t>
      </w:r>
      <w:r w:rsidRPr="00C60827">
        <w:rPr>
          <w:rFonts w:asciiTheme="minorHAnsi" w:hAnsiTheme="minorHAnsi"/>
          <w:sz w:val="22"/>
          <w:szCs w:val="22"/>
        </w:rPr>
        <w:t xml:space="preserve">, </w:t>
      </w:r>
      <w:r w:rsidRPr="00C60827">
        <w:rPr>
          <w:rFonts w:asciiTheme="minorHAnsi" w:hAnsiTheme="minorHAnsi"/>
          <w:sz w:val="22"/>
        </w:rPr>
        <w:t>z dniem wytworzenia utworu Wykonawca przenosi na Zamawiającego (lub zapewni przeniesienie w przypadku wykonania utworu przez inne podmioty) autorskie prawa majątkowe i prawa pokrewne do nieograniczonego w czasie korzystania i rozporządzania w kraju i za granicą, oraz zezwala  na wykonywanie przez Zamawiającego autorskiego prawa zależnego do utworu.</w:t>
      </w:r>
    </w:p>
    <w:p w14:paraId="403FDBFF" w14:textId="77777777" w:rsidR="00A5081E" w:rsidRPr="00C60827" w:rsidRDefault="00A5081E" w:rsidP="008321E2">
      <w:pPr>
        <w:pStyle w:val="Akapitzlist"/>
        <w:numPr>
          <w:ilvl w:val="3"/>
          <w:numId w:val="8"/>
        </w:numPr>
        <w:tabs>
          <w:tab w:val="num" w:pos="-3119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Przeniesienie autorskich praw majątkowych obejmuje następujące pola eksploatacji:</w:t>
      </w:r>
    </w:p>
    <w:p w14:paraId="6CE7AE02" w14:textId="77777777" w:rsidR="00A5081E" w:rsidRPr="00C60827" w:rsidRDefault="00A5081E" w:rsidP="008321E2">
      <w:pPr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zakresie utrwalania i zwielokrotniania - wytwarzanie egzemplarzy utworów jakąkolwiek techniką w tym drukarską, reprograficzną, zapisu magnetycznego, optycznego, techniką analogową lub cyfrową; w dowolnym systemie lub formacie</w:t>
      </w:r>
      <w:r w:rsidR="004B7522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na wszelkich nośnikach, w tym nośnikach audio lub video, nośnikach papierowych lub podobnych, światłoczułych, magnetycznych, optycznych, dyskach, kościach pamięci, nośnikach komputerowych lub innych nośnikach zapisów i pamięci;</w:t>
      </w:r>
    </w:p>
    <w:p w14:paraId="0F0B83E8" w14:textId="06C3B9CC" w:rsidR="00A5081E" w:rsidRPr="00C60827" w:rsidRDefault="00A5081E" w:rsidP="008321E2">
      <w:pPr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zakresie obrotu oryginałem lub wytworzonymi egzemplarzami utworów </w:t>
      </w:r>
      <w:r w:rsidR="002745F3" w:rsidRPr="00C60827">
        <w:rPr>
          <w:rFonts w:asciiTheme="minorHAnsi" w:hAnsiTheme="minorHAnsi"/>
          <w:sz w:val="22"/>
          <w:szCs w:val="22"/>
        </w:rPr>
        <w:t>–</w:t>
      </w:r>
      <w:r w:rsidRPr="00C60827">
        <w:rPr>
          <w:rFonts w:asciiTheme="minorHAnsi" w:hAnsiTheme="minorHAnsi"/>
          <w:sz w:val="22"/>
          <w:szCs w:val="22"/>
        </w:rPr>
        <w:t xml:space="preserve"> wprowadzenie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do obrotu, najem, użyczenie,</w:t>
      </w:r>
      <w:r w:rsidR="004B7522" w:rsidRPr="00C60827">
        <w:rPr>
          <w:rFonts w:asciiTheme="minorHAnsi" w:hAnsiTheme="minorHAnsi"/>
          <w:sz w:val="22"/>
          <w:szCs w:val="22"/>
        </w:rPr>
        <w:t xml:space="preserve"> </w:t>
      </w:r>
      <w:r w:rsidR="004B7522" w:rsidRPr="00C60827">
        <w:rPr>
          <w:rFonts w:asciiTheme="minorHAnsi" w:hAnsiTheme="minorHAnsi"/>
          <w:color w:val="000000"/>
          <w:sz w:val="22"/>
          <w:szCs w:val="22"/>
        </w:rPr>
        <w:t>udostępnianie;</w:t>
      </w:r>
    </w:p>
    <w:p w14:paraId="47D01474" w14:textId="77777777" w:rsidR="00A5081E" w:rsidRPr="00C60827" w:rsidRDefault="00A5081E" w:rsidP="008321E2">
      <w:pPr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zakresie rozpowszechniania w inny sposób, niż określony w pkt 1: </w:t>
      </w:r>
    </w:p>
    <w:p w14:paraId="14AD7053" w14:textId="050A2CDD" w:rsidR="00A5081E" w:rsidRPr="00C60827" w:rsidRDefault="00A5081E" w:rsidP="008321E2">
      <w:pPr>
        <w:numPr>
          <w:ilvl w:val="3"/>
          <w:numId w:val="11"/>
        </w:numPr>
        <w:tabs>
          <w:tab w:val="clear" w:pos="1701"/>
          <w:tab w:val="num" w:pos="993"/>
        </w:tabs>
        <w:ind w:left="993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wszelkie nadawanie i reemitowanie, w tym za pomocą wizji lub fonii przewodowej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lub bezprzewodowej, przez stacje naziemne, za pośrednictwem satelity, w sieciach kablowych, telekomunikacyjnych lub multimedialnych lub innych systemach przekazów</w:t>
      </w:r>
      <w:r w:rsidR="002745F3" w:rsidRPr="00C60827">
        <w:rPr>
          <w:rFonts w:asciiTheme="minorHAnsi" w:hAnsiTheme="minorHAnsi"/>
          <w:sz w:val="22"/>
          <w:szCs w:val="22"/>
        </w:rPr>
        <w:t>,</w:t>
      </w:r>
      <w:r w:rsidR="00C64621">
        <w:rPr>
          <w:rFonts w:asciiTheme="minorHAnsi" w:hAnsiTheme="minorHAnsi"/>
          <w:sz w:val="22"/>
          <w:szCs w:val="22"/>
        </w:rPr>
        <w:t xml:space="preserve"> </w:t>
      </w:r>
      <w:r w:rsidR="00C64621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w sposób niekodowany lub kodowany, w obiegu otwartym lub zamkniętym; w jakiejkolwiek technice (w tym analogowej lub cyfrowej), systemie lub formacie, z lub bez możliwości zapisu, w tym w serwisach tekstowych, multimedialnych, internetowych, telefonicznych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lub telekomunikacyjnych;</w:t>
      </w:r>
    </w:p>
    <w:p w14:paraId="5CBACCE2" w14:textId="1071B584" w:rsidR="00A5081E" w:rsidRPr="00C60827" w:rsidRDefault="00A5081E" w:rsidP="008321E2">
      <w:pPr>
        <w:numPr>
          <w:ilvl w:val="3"/>
          <w:numId w:val="11"/>
        </w:numPr>
        <w:tabs>
          <w:tab w:val="clear" w:pos="1701"/>
          <w:tab w:val="num" w:pos="993"/>
        </w:tabs>
        <w:ind w:left="993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lastRenderedPageBreak/>
        <w:t>wszelkie publiczne udostępnianie wytw</w:t>
      </w:r>
      <w:r w:rsidR="004840C9" w:rsidRPr="00C60827">
        <w:rPr>
          <w:rFonts w:asciiTheme="minorHAnsi" w:hAnsiTheme="minorHAnsi"/>
          <w:sz w:val="22"/>
          <w:szCs w:val="22"/>
        </w:rPr>
        <w:t xml:space="preserve">orzonych utworów (w tym </w:t>
      </w:r>
      <w:r w:rsidRPr="00C60827">
        <w:rPr>
          <w:rFonts w:asciiTheme="minorHAnsi" w:hAnsiTheme="minorHAnsi"/>
          <w:sz w:val="22"/>
          <w:szCs w:val="22"/>
        </w:rPr>
        <w:t>w ramach utworu audiowizualnego) w taki sposób, aby każdy mógł mieć do niego dostęp w miejscu i czasie przez siebie wybranym, w tym poprzez stacje naziemne,</w:t>
      </w:r>
      <w:r w:rsidR="004840C9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 xml:space="preserve">za pośrednictwem satelity, sieci kablowe, telekomunikacyjne lub multimedialne, bazy danych, serwery lub inne urządzenia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i systemy, w tym także osób trzecich, w obiegu otwartym lub zamkniętym, w jakiejkolwiek technice, systemie lub formacie, z lub bez możliwości zapisu, w tym też w serwisach wymienionych w lit. a);</w:t>
      </w:r>
    </w:p>
    <w:p w14:paraId="0552E4CE" w14:textId="573D2292" w:rsidR="00A5081E" w:rsidRPr="00C60827" w:rsidRDefault="00A5081E" w:rsidP="008321E2">
      <w:pPr>
        <w:numPr>
          <w:ilvl w:val="3"/>
          <w:numId w:val="11"/>
        </w:numPr>
        <w:tabs>
          <w:tab w:val="clear" w:pos="1701"/>
          <w:tab w:val="num" w:pos="993"/>
        </w:tabs>
        <w:ind w:left="993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wszelkie publiczne odtwarzanie, wyświetlanie, wykonanie</w:t>
      </w:r>
      <w:r w:rsidR="00935E64" w:rsidRPr="00C60827">
        <w:rPr>
          <w:rFonts w:asciiTheme="minorHAnsi" w:hAnsiTheme="minorHAnsi"/>
          <w:sz w:val="22"/>
          <w:szCs w:val="22"/>
        </w:rPr>
        <w:t>, w tym w szczególności na konferencjach, prezentacjach, szkoleniach, spotkaniach;</w:t>
      </w:r>
    </w:p>
    <w:p w14:paraId="58205920" w14:textId="77777777" w:rsidR="00A5081E" w:rsidRPr="00C60827" w:rsidRDefault="00A5081E" w:rsidP="008321E2">
      <w:pPr>
        <w:pStyle w:val="Akapitzlist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modyfikowanie, dokonywanie zmian, przeróbek, dostosowywanie do potrzeb Zmawiającego, łączenie, wykorzystywanie oryginałów lub modyfikacji do dowolnych celów Zamawiającego,</w:t>
      </w:r>
      <w:r w:rsidR="004B7522" w:rsidRPr="00C60827">
        <w:rPr>
          <w:rFonts w:asciiTheme="minorHAnsi" w:hAnsiTheme="minorHAnsi"/>
          <w:sz w:val="22"/>
          <w:szCs w:val="22"/>
        </w:rPr>
        <w:t xml:space="preserve"> dokonywanie opracowań;</w:t>
      </w:r>
    </w:p>
    <w:p w14:paraId="5F642908" w14:textId="77AF531F" w:rsidR="00935E64" w:rsidRPr="00C60827" w:rsidRDefault="00935E64" w:rsidP="008321E2">
      <w:pPr>
        <w:pStyle w:val="Akapitzlist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wykorzystywanie w innych utworach;</w:t>
      </w:r>
    </w:p>
    <w:p w14:paraId="6C07F37E" w14:textId="77777777" w:rsidR="00A5081E" w:rsidRPr="00C60827" w:rsidRDefault="00A5081E" w:rsidP="008321E2">
      <w:pPr>
        <w:pStyle w:val="Akapitzlist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tłumaczenie na języki obce.  </w:t>
      </w:r>
    </w:p>
    <w:p w14:paraId="081524EF" w14:textId="7DF3A50B" w:rsidR="00A11B31" w:rsidRPr="00C60827" w:rsidRDefault="00A11B31" w:rsidP="008321E2">
      <w:pPr>
        <w:numPr>
          <w:ilvl w:val="3"/>
          <w:numId w:val="8"/>
        </w:numPr>
        <w:tabs>
          <w:tab w:val="num" w:pos="-3119"/>
        </w:tabs>
        <w:ind w:left="426" w:hanging="426"/>
        <w:contextualSpacing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C60827">
        <w:rPr>
          <w:rFonts w:asciiTheme="minorHAnsi" w:hAnsiTheme="minorHAnsi"/>
          <w:color w:val="000000"/>
          <w:spacing w:val="-1"/>
          <w:sz w:val="22"/>
          <w:szCs w:val="22"/>
        </w:rPr>
        <w:t>Zamawiający</w:t>
      </w:r>
      <w:r w:rsidRPr="00C60827">
        <w:rPr>
          <w:rFonts w:asciiTheme="minorHAnsi" w:hAnsiTheme="minorHAnsi"/>
          <w:color w:val="000000"/>
          <w:sz w:val="22"/>
          <w:szCs w:val="22"/>
        </w:rPr>
        <w:t xml:space="preserve"> może wykonywać prawa, o których mowa w</w:t>
      </w:r>
      <w:r w:rsidR="00F00E56" w:rsidRPr="00C60827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05362B" w:rsidRPr="00C60827">
        <w:rPr>
          <w:rFonts w:asciiTheme="minorHAnsi" w:hAnsiTheme="minorHAnsi"/>
          <w:color w:val="000000"/>
          <w:sz w:val="22"/>
          <w:szCs w:val="22"/>
        </w:rPr>
        <w:t>ust</w:t>
      </w:r>
      <w:r w:rsidRPr="00C60827">
        <w:rPr>
          <w:rFonts w:asciiTheme="minorHAnsi" w:hAnsiTheme="minorHAnsi"/>
          <w:color w:val="000000"/>
          <w:sz w:val="22"/>
          <w:szCs w:val="22"/>
        </w:rPr>
        <w:t>. 3 przez podmioty trzecie.</w:t>
      </w:r>
    </w:p>
    <w:p w14:paraId="2E36978D" w14:textId="77777777" w:rsidR="00A11B31" w:rsidRPr="00C60827" w:rsidRDefault="00A11B31" w:rsidP="008321E2">
      <w:pPr>
        <w:numPr>
          <w:ilvl w:val="3"/>
          <w:numId w:val="8"/>
        </w:numPr>
        <w:tabs>
          <w:tab w:val="num" w:pos="-3119"/>
        </w:tabs>
        <w:ind w:left="426" w:hanging="426"/>
        <w:contextualSpacing/>
        <w:rPr>
          <w:rFonts w:asciiTheme="minorHAnsi" w:hAnsiTheme="minorHAnsi"/>
          <w:color w:val="000000"/>
          <w:spacing w:val="-1"/>
          <w:sz w:val="22"/>
          <w:szCs w:val="22"/>
        </w:rPr>
      </w:pPr>
      <w:r w:rsidRPr="00C60827">
        <w:rPr>
          <w:rFonts w:asciiTheme="minorHAnsi" w:hAnsiTheme="minorHAnsi"/>
          <w:color w:val="000000"/>
          <w:spacing w:val="-1"/>
          <w:sz w:val="22"/>
          <w:szCs w:val="22"/>
        </w:rPr>
        <w:t>Wraz z przeniesieniem autorskich praw majątkowych, Zamawiający przejmuje na własność wszelkie nośniki, na których utrwalono utwory.</w:t>
      </w:r>
    </w:p>
    <w:p w14:paraId="7F60D4EF" w14:textId="6B45E96A" w:rsidR="00A11B31" w:rsidRPr="00C60827" w:rsidRDefault="00A11B31" w:rsidP="008321E2">
      <w:pPr>
        <w:numPr>
          <w:ilvl w:val="3"/>
          <w:numId w:val="8"/>
        </w:numPr>
        <w:tabs>
          <w:tab w:val="num" w:pos="-3119"/>
        </w:tabs>
        <w:ind w:left="426" w:hanging="426"/>
        <w:contextualSpacing/>
        <w:rPr>
          <w:rFonts w:asciiTheme="minorHAnsi" w:hAnsiTheme="minorHAnsi"/>
          <w:color w:val="000000"/>
          <w:spacing w:val="-1"/>
          <w:sz w:val="22"/>
          <w:szCs w:val="22"/>
        </w:rPr>
      </w:pPr>
      <w:r w:rsidRPr="00C60827">
        <w:rPr>
          <w:rFonts w:asciiTheme="minorHAnsi" w:hAnsiTheme="minorHAnsi"/>
          <w:color w:val="000000"/>
          <w:spacing w:val="-1"/>
          <w:sz w:val="22"/>
          <w:szCs w:val="22"/>
        </w:rPr>
        <w:t>Utrwalone wyniki prac (utwory) Wykonawca może pozostawić w swojej siedzibie wyłącznie</w:t>
      </w:r>
      <w:r w:rsidR="002745F3" w:rsidRPr="00C60827">
        <w:rPr>
          <w:rFonts w:asciiTheme="minorHAnsi" w:hAnsiTheme="minorHAnsi"/>
          <w:color w:val="000000"/>
          <w:spacing w:val="-1"/>
          <w:sz w:val="22"/>
          <w:szCs w:val="22"/>
        </w:rPr>
        <w:t xml:space="preserve"> </w:t>
      </w:r>
      <w:r w:rsidRPr="00C60827">
        <w:rPr>
          <w:rFonts w:asciiTheme="minorHAnsi" w:hAnsiTheme="minorHAnsi"/>
          <w:color w:val="000000"/>
          <w:spacing w:val="-1"/>
          <w:sz w:val="22"/>
          <w:szCs w:val="22"/>
        </w:rPr>
        <w:t>dla celów dokumentacyjnych, z wyłączeni</w:t>
      </w:r>
      <w:r w:rsidR="008C69F0" w:rsidRPr="00C60827">
        <w:rPr>
          <w:rFonts w:asciiTheme="minorHAnsi" w:hAnsiTheme="minorHAnsi"/>
          <w:color w:val="000000"/>
          <w:spacing w:val="-1"/>
          <w:sz w:val="22"/>
          <w:szCs w:val="22"/>
        </w:rPr>
        <w:t>em danych określonych w §9</w:t>
      </w:r>
      <w:r w:rsidRPr="00C60827">
        <w:rPr>
          <w:rFonts w:asciiTheme="minorHAnsi" w:hAnsiTheme="minorHAnsi"/>
          <w:color w:val="000000"/>
          <w:spacing w:val="-1"/>
          <w:sz w:val="22"/>
          <w:szCs w:val="22"/>
        </w:rPr>
        <w:t>.</w:t>
      </w:r>
    </w:p>
    <w:p w14:paraId="2A92790B" w14:textId="6C8FF3B3" w:rsidR="004B1068" w:rsidRPr="00C60827" w:rsidRDefault="004B1068" w:rsidP="008321E2">
      <w:pPr>
        <w:numPr>
          <w:ilvl w:val="3"/>
          <w:numId w:val="8"/>
        </w:numPr>
        <w:tabs>
          <w:tab w:val="num" w:pos="-3119"/>
        </w:tabs>
        <w:ind w:left="426" w:hanging="426"/>
        <w:contextualSpacing/>
        <w:rPr>
          <w:rFonts w:asciiTheme="minorHAnsi" w:hAnsiTheme="minorHAnsi"/>
          <w:color w:val="000000"/>
          <w:spacing w:val="-10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  <w:lang w:eastAsia="fr-FR"/>
        </w:rPr>
        <w:t>Do czasu przeniesienia autorskich praw majątkowych utwory powstałe w ramach Umowy Wykonawca może wykorzystywać w innych celach niż określone w ust. 6 wyłącznie po uzyskaniu uprzedniej zgody Zamawiającego.</w:t>
      </w:r>
    </w:p>
    <w:p w14:paraId="40D5D76D" w14:textId="22C4A507" w:rsidR="00DD41B8" w:rsidRPr="00C60827" w:rsidRDefault="00DD41B8" w:rsidP="008321E2">
      <w:pPr>
        <w:widowControl w:val="0"/>
        <w:numPr>
          <w:ilvl w:val="3"/>
          <w:numId w:val="8"/>
        </w:numPr>
        <w:adjustRightInd w:val="0"/>
        <w:ind w:left="426" w:hanging="426"/>
        <w:contextualSpacing/>
        <w:textAlignment w:val="baseline"/>
        <w:rPr>
          <w:rFonts w:asciiTheme="minorHAnsi" w:hAnsiTheme="minorHAnsi"/>
          <w:spacing w:val="-2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przypadku, w którym w wyniku realizacji przedmiotu </w:t>
      </w:r>
      <w:r w:rsidRPr="00C60827">
        <w:rPr>
          <w:rFonts w:asciiTheme="minorHAnsi" w:hAnsiTheme="minorHAnsi"/>
          <w:sz w:val="22"/>
          <w:szCs w:val="22"/>
        </w:rPr>
        <w:t>umowy Wykonawca lub podmiot za pomocą którego Wykonawca realizuje usługę wytworzy bazę danych</w:t>
      </w:r>
      <w:r w:rsidRPr="00C60827">
        <w:rPr>
          <w:rFonts w:asciiTheme="minorHAnsi" w:hAnsiTheme="minorHAnsi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 xml:space="preserve">w rozumieniu ustawy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o ochronie baz danych z dnia 27 lipca 2001r. (Dz. U. z 2001r. Nr 128, poz. 1402 ze zm.) Wykonawca przeniesie na Zamawiającego wyłączne uprawnienia do korzystania z bazy danych </w:t>
      </w:r>
      <w:r w:rsidR="008321E2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w szczególności do pobierania danych i wtórnego ich wykorzystania. </w:t>
      </w:r>
    </w:p>
    <w:p w14:paraId="7A2C4625" w14:textId="39EBD817" w:rsidR="002745F3" w:rsidRPr="00C64621" w:rsidRDefault="002745F3" w:rsidP="008321E2">
      <w:pPr>
        <w:pStyle w:val="Akapitzlist"/>
        <w:numPr>
          <w:ilvl w:val="3"/>
          <w:numId w:val="8"/>
        </w:numPr>
        <w:tabs>
          <w:tab w:val="num" w:pos="-3119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 dniem przeniesienia autorskich praw majątkowych do utworu Wykonawca powstrzymuje się </w:t>
      </w:r>
      <w:r w:rsidR="008321E2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w wykonywaniu autorskich praw osobistych do utworu, a w przypadku wytworzenia utworu </w:t>
      </w:r>
      <w:r w:rsidRPr="00C64621">
        <w:rPr>
          <w:rFonts w:asciiTheme="minorHAnsi" w:hAnsiTheme="minorHAnsi"/>
          <w:sz w:val="22"/>
          <w:szCs w:val="22"/>
        </w:rPr>
        <w:t xml:space="preserve">przez osobę trzecią </w:t>
      </w:r>
      <w:r w:rsidR="00EC565A" w:rsidRPr="00C64621">
        <w:rPr>
          <w:rFonts w:asciiTheme="minorHAnsi" w:hAnsiTheme="minorHAnsi"/>
          <w:sz w:val="22"/>
          <w:szCs w:val="22"/>
        </w:rPr>
        <w:t xml:space="preserve">zagwarantuje </w:t>
      </w:r>
      <w:r w:rsidRPr="00C64621">
        <w:rPr>
          <w:rFonts w:asciiTheme="minorHAnsi" w:hAnsiTheme="minorHAnsi"/>
          <w:sz w:val="22"/>
          <w:szCs w:val="22"/>
        </w:rPr>
        <w:t>powstrzymanie się twórcy utworu od wykonywania tych praw.</w:t>
      </w:r>
    </w:p>
    <w:p w14:paraId="32F271AA" w14:textId="27CDB1FD" w:rsidR="0006412E" w:rsidRPr="00C64621" w:rsidRDefault="00DD41B8" w:rsidP="008321E2">
      <w:pPr>
        <w:widowControl w:val="0"/>
        <w:numPr>
          <w:ilvl w:val="3"/>
          <w:numId w:val="8"/>
        </w:numPr>
        <w:adjustRightInd w:val="0"/>
        <w:ind w:left="426" w:hanging="426"/>
        <w:contextualSpacing/>
        <w:textAlignment w:val="baseline"/>
        <w:rPr>
          <w:rFonts w:asciiTheme="minorHAnsi" w:hAnsiTheme="minorHAnsi"/>
          <w:spacing w:val="-2"/>
          <w:sz w:val="22"/>
          <w:szCs w:val="22"/>
        </w:rPr>
      </w:pPr>
      <w:r w:rsidRPr="00C64621">
        <w:rPr>
          <w:rFonts w:asciiTheme="minorHAnsi" w:hAnsiTheme="minorHAnsi"/>
          <w:sz w:val="22"/>
          <w:szCs w:val="22"/>
        </w:rPr>
        <w:t xml:space="preserve">W przypadku, w którym w trakcie realizacji przedmiotu umowy pojawi się potrzeba korzystania </w:t>
      </w:r>
      <w:r w:rsidR="008321E2" w:rsidRPr="00C64621">
        <w:rPr>
          <w:rFonts w:asciiTheme="minorHAnsi" w:hAnsiTheme="minorHAnsi"/>
          <w:sz w:val="22"/>
          <w:szCs w:val="22"/>
        </w:rPr>
        <w:br/>
      </w:r>
      <w:r w:rsidRPr="00C64621">
        <w:rPr>
          <w:rFonts w:asciiTheme="minorHAnsi" w:hAnsiTheme="minorHAnsi"/>
          <w:sz w:val="22"/>
          <w:szCs w:val="22"/>
        </w:rPr>
        <w:t xml:space="preserve">z utworu, o którym mowa w ust. 2 w sposób nieprzewidziany w ust. 3 Wykonawca w ramach wynagrodzenia, o którym mowa w § 6 ust. 1 zobowiązuje się do rozszerzenia pól eksploatacji </w:t>
      </w:r>
      <w:r w:rsidR="008321E2" w:rsidRPr="00C64621">
        <w:rPr>
          <w:rFonts w:asciiTheme="minorHAnsi" w:hAnsiTheme="minorHAnsi"/>
          <w:sz w:val="22"/>
          <w:szCs w:val="22"/>
        </w:rPr>
        <w:br/>
      </w:r>
      <w:r w:rsidRPr="00C64621">
        <w:rPr>
          <w:rFonts w:asciiTheme="minorHAnsi" w:hAnsiTheme="minorHAnsi"/>
          <w:sz w:val="22"/>
          <w:szCs w:val="22"/>
        </w:rPr>
        <w:t>o pole odpowiadające potrzebie Zamawiającego. Rozszerzenie pól eksploatacji odbędzie się przez zawarcie aneksu do niniejszej umowy.</w:t>
      </w:r>
    </w:p>
    <w:p w14:paraId="780816BD" w14:textId="77777777" w:rsidR="00A11B31" w:rsidRPr="00C60827" w:rsidRDefault="00A11B31" w:rsidP="008C69F0">
      <w:pPr>
        <w:ind w:left="360"/>
        <w:jc w:val="center"/>
        <w:rPr>
          <w:rFonts w:asciiTheme="minorHAnsi" w:hAnsiTheme="minorHAnsi"/>
          <w:b/>
          <w:sz w:val="22"/>
          <w:szCs w:val="22"/>
        </w:rPr>
      </w:pPr>
    </w:p>
    <w:p w14:paraId="695D4D1D" w14:textId="77777777" w:rsidR="00A11B31" w:rsidRPr="00C60827" w:rsidRDefault="00A11B31" w:rsidP="008C69F0">
      <w:pPr>
        <w:pStyle w:val="Tekstpodstawowy3"/>
        <w:tabs>
          <w:tab w:val="left" w:pos="360"/>
        </w:tabs>
        <w:spacing w:after="0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6</w:t>
      </w:r>
    </w:p>
    <w:p w14:paraId="3B644680" w14:textId="77777777" w:rsidR="00A11B31" w:rsidRPr="00C60827" w:rsidRDefault="00A11B31" w:rsidP="008C69F0">
      <w:pPr>
        <w:pStyle w:val="Tekstpodstawowy3"/>
        <w:tabs>
          <w:tab w:val="left" w:pos="360"/>
        </w:tabs>
        <w:spacing w:after="0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Wynagrodzenie Wykonawcy</w:t>
      </w:r>
    </w:p>
    <w:p w14:paraId="6B16EE25" w14:textId="7267DD58" w:rsidR="002745F3" w:rsidRPr="00842F49" w:rsidRDefault="002745F3" w:rsidP="008321E2">
      <w:pPr>
        <w:widowControl w:val="0"/>
        <w:numPr>
          <w:ilvl w:val="0"/>
          <w:numId w:val="4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Zamawiający zobowiązuje się do zapłaty wynagrodzenia za</w:t>
      </w:r>
      <w:r w:rsidR="00985FD5" w:rsidRPr="00C60827">
        <w:rPr>
          <w:rFonts w:asciiTheme="minorHAnsi" w:hAnsiTheme="minorHAnsi"/>
          <w:sz w:val="22"/>
          <w:szCs w:val="22"/>
        </w:rPr>
        <w:t xml:space="preserve"> prawidłowo wykonan</w:t>
      </w:r>
      <w:r w:rsidR="00C652F0" w:rsidRPr="00C60827">
        <w:rPr>
          <w:rFonts w:asciiTheme="minorHAnsi" w:hAnsiTheme="minorHAnsi"/>
          <w:sz w:val="22"/>
          <w:szCs w:val="22"/>
        </w:rPr>
        <w:t xml:space="preserve">y </w:t>
      </w:r>
      <w:r w:rsidR="00C64621">
        <w:rPr>
          <w:rFonts w:asciiTheme="minorHAnsi" w:hAnsiTheme="minorHAnsi"/>
          <w:sz w:val="22"/>
          <w:szCs w:val="22"/>
        </w:rPr>
        <w:br/>
      </w:r>
      <w:r w:rsidR="00C652F0" w:rsidRPr="00C60827">
        <w:rPr>
          <w:rFonts w:asciiTheme="minorHAnsi" w:hAnsiTheme="minorHAnsi"/>
          <w:sz w:val="22"/>
          <w:szCs w:val="22"/>
        </w:rPr>
        <w:t xml:space="preserve">i zaakceptowany przez </w:t>
      </w:r>
      <w:r w:rsidR="004479DF" w:rsidRPr="00C60827">
        <w:rPr>
          <w:rFonts w:asciiTheme="minorHAnsi" w:hAnsiTheme="minorHAnsi"/>
          <w:sz w:val="22"/>
          <w:szCs w:val="22"/>
        </w:rPr>
        <w:t>Zamawiającego</w:t>
      </w:r>
      <w:r w:rsidRPr="00C60827">
        <w:rPr>
          <w:rFonts w:asciiTheme="minorHAnsi" w:hAnsiTheme="minorHAnsi"/>
          <w:sz w:val="22"/>
          <w:szCs w:val="22"/>
        </w:rPr>
        <w:t xml:space="preserve"> przedmiot umowy w maksymalnej kwocie ……… (słownie: ………..) </w:t>
      </w:r>
      <w:r w:rsidRPr="00C60827">
        <w:rPr>
          <w:rFonts w:asciiTheme="minorHAnsi" w:hAnsiTheme="minorHAnsi"/>
          <w:b/>
          <w:sz w:val="22"/>
          <w:szCs w:val="22"/>
        </w:rPr>
        <w:t>złotych brutto</w:t>
      </w:r>
      <w:r w:rsidRPr="00C60827">
        <w:rPr>
          <w:rFonts w:asciiTheme="minorHAnsi" w:hAnsiTheme="minorHAnsi"/>
          <w:sz w:val="22"/>
          <w:szCs w:val="22"/>
        </w:rPr>
        <w:t xml:space="preserve">, w tym </w:t>
      </w:r>
      <w:r w:rsidRPr="00842F49">
        <w:rPr>
          <w:rFonts w:asciiTheme="minorHAnsi" w:hAnsiTheme="minorHAnsi"/>
          <w:sz w:val="22"/>
          <w:szCs w:val="22"/>
        </w:rPr>
        <w:t xml:space="preserve">wynagrodzenie z tytułu przeniesienia autorskich praw </w:t>
      </w:r>
      <w:r w:rsidRPr="00842F49">
        <w:rPr>
          <w:rFonts w:asciiTheme="minorHAnsi" w:hAnsiTheme="minorHAnsi"/>
          <w:sz w:val="22"/>
          <w:szCs w:val="22"/>
        </w:rPr>
        <w:t xml:space="preserve">majątkowych, o których mowa w §5. </w:t>
      </w:r>
    </w:p>
    <w:p w14:paraId="69BAF8CD" w14:textId="59DF2396" w:rsidR="002745F3" w:rsidRPr="00842F49" w:rsidRDefault="002745F3" w:rsidP="008321E2">
      <w:pPr>
        <w:widowControl w:val="0"/>
        <w:numPr>
          <w:ilvl w:val="0"/>
          <w:numId w:val="4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42F49">
        <w:rPr>
          <w:rFonts w:asciiTheme="minorHAnsi" w:hAnsiTheme="minorHAnsi"/>
          <w:sz w:val="22"/>
          <w:szCs w:val="22"/>
        </w:rPr>
        <w:t xml:space="preserve">Wynagrodzenie Wykonawcy zostanie obliczone na podstawie faktycznie zrealizowanych </w:t>
      </w:r>
      <w:r w:rsidR="008321E2" w:rsidRPr="00842F49">
        <w:rPr>
          <w:rFonts w:asciiTheme="minorHAnsi" w:hAnsiTheme="minorHAnsi"/>
          <w:sz w:val="22"/>
          <w:szCs w:val="22"/>
        </w:rPr>
        <w:br/>
      </w:r>
      <w:r w:rsidRPr="00842F49">
        <w:rPr>
          <w:rFonts w:asciiTheme="minorHAnsi" w:hAnsiTheme="minorHAnsi"/>
          <w:sz w:val="22"/>
          <w:szCs w:val="22"/>
        </w:rPr>
        <w:t>i przyjętych przez Zamawiającego prac, na podstawie cen jednostkowych określonych w Ofercie.</w:t>
      </w:r>
      <w:r w:rsidR="00C652F0" w:rsidRPr="00842F49">
        <w:rPr>
          <w:rFonts w:asciiTheme="minorHAnsi" w:hAnsiTheme="minorHAnsi"/>
          <w:sz w:val="22"/>
          <w:szCs w:val="22"/>
        </w:rPr>
        <w:t xml:space="preserve"> </w:t>
      </w:r>
      <w:r w:rsidR="008321E2" w:rsidRPr="00842F49">
        <w:rPr>
          <w:rFonts w:asciiTheme="minorHAnsi" w:hAnsiTheme="minorHAnsi"/>
          <w:sz w:val="22"/>
          <w:szCs w:val="22"/>
        </w:rPr>
        <w:br/>
      </w:r>
      <w:r w:rsidR="00C652F0" w:rsidRPr="00842F49">
        <w:rPr>
          <w:rFonts w:asciiTheme="minorHAnsi" w:hAnsiTheme="minorHAnsi"/>
          <w:sz w:val="22"/>
          <w:szCs w:val="22"/>
        </w:rPr>
        <w:t>W przypadku niewykorzystania pełnej kwoty wynagrodzenia, o której mowa w ust. 1, Wykonawcy nie przysługuje roszczenie z tytułu niewykorzystanej kwoty</w:t>
      </w:r>
      <w:r w:rsidR="002069DC" w:rsidRPr="00842F49">
        <w:rPr>
          <w:rFonts w:asciiTheme="minorHAnsi" w:hAnsiTheme="minorHAnsi"/>
          <w:sz w:val="22"/>
          <w:szCs w:val="22"/>
        </w:rPr>
        <w:t>.</w:t>
      </w:r>
      <w:r w:rsidRPr="00842F49">
        <w:rPr>
          <w:rFonts w:asciiTheme="minorHAnsi" w:hAnsiTheme="minorHAnsi"/>
          <w:sz w:val="22"/>
          <w:szCs w:val="22"/>
        </w:rPr>
        <w:t xml:space="preserve"> </w:t>
      </w:r>
    </w:p>
    <w:p w14:paraId="2B0E7DE1" w14:textId="77777777" w:rsidR="00CD041B" w:rsidRPr="00842F49" w:rsidRDefault="00CD041B" w:rsidP="008321E2">
      <w:pPr>
        <w:pStyle w:val="Akapitzlist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42F49">
        <w:rPr>
          <w:rFonts w:asciiTheme="minorHAnsi" w:hAnsiTheme="minorHAnsi"/>
          <w:sz w:val="22"/>
          <w:szCs w:val="22"/>
        </w:rPr>
        <w:t xml:space="preserve">Zamawiający zapłaci Wykonawcy wynagrodzenie przekazując płatności okresowe:  </w:t>
      </w:r>
    </w:p>
    <w:p w14:paraId="65FFE3A6" w14:textId="4371EA4D" w:rsidR="00CD041B" w:rsidRPr="00842F49" w:rsidRDefault="00CD041B" w:rsidP="008321E2">
      <w:pPr>
        <w:pStyle w:val="Akapitzlist"/>
        <w:widowControl w:val="0"/>
        <w:numPr>
          <w:ilvl w:val="1"/>
          <w:numId w:val="4"/>
        </w:numPr>
        <w:tabs>
          <w:tab w:val="clear" w:pos="1440"/>
          <w:tab w:val="num" w:pos="709"/>
        </w:tabs>
        <w:adjustRightInd w:val="0"/>
        <w:ind w:left="709" w:hanging="283"/>
        <w:textAlignment w:val="baseline"/>
        <w:rPr>
          <w:rFonts w:asciiTheme="minorHAnsi" w:hAnsiTheme="minorHAnsi"/>
          <w:sz w:val="22"/>
          <w:szCs w:val="22"/>
        </w:rPr>
      </w:pPr>
      <w:r w:rsidRPr="00842F49">
        <w:rPr>
          <w:rFonts w:asciiTheme="minorHAnsi" w:hAnsiTheme="minorHAnsi"/>
          <w:sz w:val="22"/>
          <w:szCs w:val="22"/>
        </w:rPr>
        <w:t xml:space="preserve">pierwszą płatność – po zaakceptowaniu </w:t>
      </w:r>
      <w:r w:rsidRPr="00842F49">
        <w:rPr>
          <w:rFonts w:asciiTheme="minorHAnsi" w:hAnsiTheme="minorHAnsi"/>
          <w:sz w:val="22"/>
          <w:szCs w:val="22"/>
        </w:rPr>
        <w:t>przez Zamawiającego rap</w:t>
      </w:r>
      <w:r w:rsidR="00FB6BDE" w:rsidRPr="00842F49">
        <w:rPr>
          <w:rFonts w:asciiTheme="minorHAnsi" w:hAnsiTheme="minorHAnsi"/>
          <w:sz w:val="22"/>
          <w:szCs w:val="22"/>
        </w:rPr>
        <w:t xml:space="preserve">ortu końcowego, potwierdzonego </w:t>
      </w:r>
      <w:r w:rsidRPr="00842F49">
        <w:rPr>
          <w:rFonts w:asciiTheme="minorHAnsi" w:hAnsiTheme="minorHAnsi"/>
          <w:sz w:val="22"/>
          <w:szCs w:val="22"/>
        </w:rPr>
        <w:t xml:space="preserve">podpisaniem </w:t>
      </w:r>
      <w:r w:rsidR="00867AE8" w:rsidRPr="00842F49">
        <w:rPr>
          <w:rFonts w:asciiTheme="minorHAnsi" w:hAnsiTheme="minorHAnsi"/>
          <w:sz w:val="22"/>
          <w:szCs w:val="22"/>
        </w:rPr>
        <w:t>protokołu odbioru</w:t>
      </w:r>
      <w:r w:rsidRPr="00842F49">
        <w:rPr>
          <w:rFonts w:asciiTheme="minorHAnsi" w:hAnsiTheme="minorHAnsi"/>
          <w:sz w:val="22"/>
          <w:szCs w:val="22"/>
        </w:rPr>
        <w:t>;</w:t>
      </w:r>
    </w:p>
    <w:p w14:paraId="24CD3903" w14:textId="60283151" w:rsidR="00CD041B" w:rsidRPr="00867AE8" w:rsidRDefault="00CD041B" w:rsidP="008321E2">
      <w:pPr>
        <w:pStyle w:val="Akapitzlist"/>
        <w:widowControl w:val="0"/>
        <w:numPr>
          <w:ilvl w:val="1"/>
          <w:numId w:val="4"/>
        </w:numPr>
        <w:tabs>
          <w:tab w:val="clear" w:pos="1440"/>
          <w:tab w:val="num" w:pos="709"/>
        </w:tabs>
        <w:adjustRightInd w:val="0"/>
        <w:ind w:left="709" w:hanging="283"/>
        <w:textAlignment w:val="baseline"/>
        <w:rPr>
          <w:rFonts w:asciiTheme="minorHAnsi" w:hAnsiTheme="minorHAnsi"/>
          <w:sz w:val="22"/>
          <w:szCs w:val="22"/>
        </w:rPr>
      </w:pPr>
      <w:r w:rsidRPr="00842F49">
        <w:rPr>
          <w:rFonts w:asciiTheme="minorHAnsi" w:hAnsiTheme="minorHAnsi"/>
          <w:sz w:val="22"/>
          <w:szCs w:val="22"/>
        </w:rPr>
        <w:t xml:space="preserve">płatność końcową - po zakończeniu wsparcia </w:t>
      </w:r>
      <w:r w:rsidR="00867AE8" w:rsidRPr="00842F49">
        <w:rPr>
          <w:rFonts w:asciiTheme="minorHAnsi" w:hAnsiTheme="minorHAnsi" w:cstheme="minorHAnsi"/>
          <w:sz w:val="22"/>
          <w:szCs w:val="22"/>
        </w:rPr>
        <w:t>Zamawiającego</w:t>
      </w:r>
      <w:r w:rsidR="00867AE8" w:rsidRPr="00867AE8">
        <w:rPr>
          <w:rFonts w:asciiTheme="minorHAnsi" w:hAnsiTheme="minorHAnsi" w:cstheme="minorHAnsi"/>
          <w:sz w:val="22"/>
          <w:szCs w:val="22"/>
        </w:rPr>
        <w:t xml:space="preserve"> w zakresie konsultacji, aktualizacji i promocji wyników zamówienia</w:t>
      </w:r>
      <w:r w:rsidRPr="00867AE8">
        <w:rPr>
          <w:rFonts w:asciiTheme="minorHAnsi" w:hAnsiTheme="minorHAnsi"/>
          <w:sz w:val="22"/>
          <w:szCs w:val="22"/>
        </w:rPr>
        <w:t xml:space="preserve">, potwierdzonego podpisaniem protokołu </w:t>
      </w:r>
      <w:r w:rsidR="00867AE8">
        <w:rPr>
          <w:rFonts w:asciiTheme="minorHAnsi" w:hAnsiTheme="minorHAnsi"/>
          <w:sz w:val="22"/>
          <w:szCs w:val="22"/>
        </w:rPr>
        <w:lastRenderedPageBreak/>
        <w:t>odbioru</w:t>
      </w:r>
      <w:r w:rsidRPr="00867AE8">
        <w:rPr>
          <w:rFonts w:asciiTheme="minorHAnsi" w:hAnsiTheme="minorHAnsi"/>
          <w:sz w:val="22"/>
          <w:szCs w:val="22"/>
        </w:rPr>
        <w:t xml:space="preserve">. </w:t>
      </w:r>
    </w:p>
    <w:p w14:paraId="7010FC88" w14:textId="24661B64" w:rsidR="00A32E65" w:rsidRPr="00C60827" w:rsidRDefault="00CD041B" w:rsidP="008321E2">
      <w:pPr>
        <w:pStyle w:val="Akapitzlist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867AE8">
        <w:rPr>
          <w:rFonts w:asciiTheme="minorHAnsi" w:hAnsiTheme="minorHAnsi"/>
          <w:sz w:val="22"/>
          <w:szCs w:val="22"/>
        </w:rPr>
        <w:t xml:space="preserve">Wynagrodzenie zostanie wypłacone na podstawie </w:t>
      </w:r>
      <w:r w:rsidR="0059323D" w:rsidRPr="00867AE8">
        <w:rPr>
          <w:rFonts w:asciiTheme="minorHAnsi" w:hAnsiTheme="minorHAnsi"/>
          <w:sz w:val="22"/>
          <w:szCs w:val="22"/>
        </w:rPr>
        <w:t>prawidłowo wystawion</w:t>
      </w:r>
      <w:r w:rsidR="008321E2" w:rsidRPr="00867AE8">
        <w:rPr>
          <w:rFonts w:asciiTheme="minorHAnsi" w:hAnsiTheme="minorHAnsi"/>
          <w:sz w:val="22"/>
          <w:szCs w:val="22"/>
        </w:rPr>
        <w:t>ej f</w:t>
      </w:r>
      <w:r w:rsidR="0059323D" w:rsidRPr="00867AE8">
        <w:rPr>
          <w:rFonts w:asciiTheme="minorHAnsi" w:hAnsiTheme="minorHAnsi"/>
          <w:sz w:val="22"/>
          <w:szCs w:val="22"/>
        </w:rPr>
        <w:t>aktur</w:t>
      </w:r>
      <w:r w:rsidR="00867AE8">
        <w:rPr>
          <w:rFonts w:asciiTheme="minorHAnsi" w:hAnsiTheme="minorHAnsi"/>
          <w:sz w:val="22"/>
          <w:szCs w:val="22"/>
        </w:rPr>
        <w:t xml:space="preserve">y </w:t>
      </w:r>
      <w:r w:rsidR="00867AE8" w:rsidRPr="00C60827">
        <w:rPr>
          <w:rFonts w:asciiTheme="minorHAnsi" w:hAnsiTheme="minorHAnsi"/>
          <w:bCs/>
          <w:sz w:val="22"/>
          <w:szCs w:val="22"/>
        </w:rPr>
        <w:t>(</w:t>
      </w:r>
      <w:r w:rsidR="00867AE8" w:rsidRPr="00C60827">
        <w:rPr>
          <w:rFonts w:asciiTheme="minorHAnsi" w:hAnsiTheme="minorHAnsi"/>
          <w:i/>
          <w:sz w:val="22"/>
          <w:szCs w:val="22"/>
        </w:rPr>
        <w:t>pod pojęciem „prawidłowo” Zamawiający rozumie zawarcie wszystkich elementów faktury wymaganych przez obowiązujące przepisy prawa w tym zakresie</w:t>
      </w:r>
      <w:r w:rsidR="00867AE8" w:rsidRPr="00C60827">
        <w:rPr>
          <w:rFonts w:asciiTheme="minorHAnsi" w:hAnsiTheme="minorHAnsi"/>
          <w:sz w:val="22"/>
          <w:szCs w:val="22"/>
        </w:rPr>
        <w:t>)</w:t>
      </w:r>
      <w:r w:rsidR="00867AE8" w:rsidRPr="00C60827">
        <w:rPr>
          <w:rFonts w:asciiTheme="minorHAnsi" w:hAnsiTheme="minorHAnsi"/>
          <w:spacing w:val="-4"/>
          <w:sz w:val="22"/>
          <w:szCs w:val="22"/>
        </w:rPr>
        <w:t>.</w:t>
      </w:r>
      <w:r w:rsidR="00867AE8">
        <w:rPr>
          <w:rFonts w:asciiTheme="minorHAnsi" w:hAnsiTheme="minorHAnsi"/>
          <w:spacing w:val="-4"/>
          <w:sz w:val="22"/>
          <w:szCs w:val="22"/>
        </w:rPr>
        <w:t xml:space="preserve"> Faktura zostanie wystawiona przez Wykonawcę </w:t>
      </w:r>
      <w:r w:rsidRPr="00C60827">
        <w:rPr>
          <w:rFonts w:asciiTheme="minorHAnsi" w:hAnsiTheme="minorHAnsi"/>
          <w:sz w:val="22"/>
          <w:szCs w:val="22"/>
        </w:rPr>
        <w:t>po podpisaniu przez Zamawiającego protokoł</w:t>
      </w:r>
      <w:r w:rsidR="00867AE8">
        <w:rPr>
          <w:rFonts w:asciiTheme="minorHAnsi" w:hAnsiTheme="minorHAnsi"/>
          <w:sz w:val="22"/>
          <w:szCs w:val="22"/>
        </w:rPr>
        <w:t>u</w:t>
      </w:r>
      <w:r w:rsidRPr="00C60827">
        <w:rPr>
          <w:rFonts w:asciiTheme="minorHAnsi" w:hAnsiTheme="minorHAnsi"/>
          <w:sz w:val="22"/>
          <w:szCs w:val="22"/>
        </w:rPr>
        <w:t xml:space="preserve"> odbioru, o który</w:t>
      </w:r>
      <w:r w:rsidR="00867AE8">
        <w:rPr>
          <w:rFonts w:asciiTheme="minorHAnsi" w:hAnsiTheme="minorHAnsi"/>
          <w:sz w:val="22"/>
          <w:szCs w:val="22"/>
        </w:rPr>
        <w:t>m</w:t>
      </w:r>
      <w:r w:rsidRPr="00C60827">
        <w:rPr>
          <w:rFonts w:asciiTheme="minorHAnsi" w:hAnsiTheme="minorHAnsi"/>
          <w:sz w:val="22"/>
          <w:szCs w:val="22"/>
        </w:rPr>
        <w:t xml:space="preserve"> mowa w ust. 3. </w:t>
      </w:r>
    </w:p>
    <w:p w14:paraId="02E5F8AD" w14:textId="2C4350BD" w:rsidR="002745F3" w:rsidRPr="00C60827" w:rsidRDefault="002745F3" w:rsidP="008321E2">
      <w:pPr>
        <w:pStyle w:val="Akapitzlist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Wynagrodzenie zostanie wypłacone na rachunek bankowy Wykonawcy wskazany na fakturze, </w:t>
      </w:r>
      <w:r w:rsidRPr="00C60827">
        <w:rPr>
          <w:rFonts w:asciiTheme="minorHAnsi" w:hAnsiTheme="minorHAnsi"/>
          <w:sz w:val="22"/>
          <w:szCs w:val="22"/>
        </w:rPr>
        <w:br/>
        <w:t>w terminie 14 dni od przekazania Zamawiającemu prawidłowo wystawionej faktury. Za dzień zapłaty uznaje się dzień obciążenia rachunku bankowego Zamawiającego. Płatności dokonuje się w złotych polskich.</w:t>
      </w:r>
    </w:p>
    <w:p w14:paraId="56B4E271" w14:textId="77777777" w:rsidR="00CD041B" w:rsidRPr="00C60827" w:rsidRDefault="00CD041B" w:rsidP="008321E2">
      <w:pPr>
        <w:pStyle w:val="Akapitzlist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Faktury będą wystawione na: </w:t>
      </w:r>
    </w:p>
    <w:p w14:paraId="745FFEC3" w14:textId="77777777" w:rsidR="00CD041B" w:rsidRPr="00C60827" w:rsidRDefault="00CD041B" w:rsidP="008321E2">
      <w:pPr>
        <w:widowControl w:val="0"/>
        <w:adjustRightInd w:val="0"/>
        <w:ind w:left="502" w:hanging="142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Polska Agencja Rozwoju Przedsiębiorczości </w:t>
      </w:r>
    </w:p>
    <w:p w14:paraId="21BD6665" w14:textId="77777777" w:rsidR="00CD041B" w:rsidRPr="00C60827" w:rsidRDefault="00CD041B" w:rsidP="008321E2">
      <w:pPr>
        <w:widowControl w:val="0"/>
        <w:adjustRightInd w:val="0"/>
        <w:ind w:left="502" w:hanging="142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ul. Pańska 81/83, 00-834 Warszawa</w:t>
      </w:r>
    </w:p>
    <w:p w14:paraId="7A0DE55D" w14:textId="77777777" w:rsidR="00CD041B" w:rsidRPr="00C60827" w:rsidRDefault="00CD041B" w:rsidP="008321E2">
      <w:pPr>
        <w:widowControl w:val="0"/>
        <w:adjustRightInd w:val="0"/>
        <w:ind w:left="502" w:hanging="142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NIP: 526-25-01-444</w:t>
      </w:r>
    </w:p>
    <w:p w14:paraId="53A73EC0" w14:textId="7C35968E" w:rsidR="00D26976" w:rsidRPr="00C60827" w:rsidRDefault="00CD041B" w:rsidP="008321E2">
      <w:pPr>
        <w:pStyle w:val="Akapitzlist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Na faktur</w:t>
      </w:r>
      <w:r w:rsidR="008321E2">
        <w:rPr>
          <w:rFonts w:asciiTheme="minorHAnsi" w:hAnsiTheme="minorHAnsi"/>
          <w:sz w:val="22"/>
          <w:szCs w:val="22"/>
        </w:rPr>
        <w:t xml:space="preserve">ze </w:t>
      </w:r>
      <w:r w:rsidRPr="00C60827">
        <w:rPr>
          <w:rFonts w:asciiTheme="minorHAnsi" w:hAnsiTheme="minorHAnsi"/>
          <w:sz w:val="22"/>
          <w:szCs w:val="22"/>
        </w:rPr>
        <w:t>Wykonawca wskaże wartość autorskich praw majątkowych nabytych przez Zamawiającego i oznaczenie utworu, w przypadku wytworzenia przez Wykonawcę utworu zgodnie z §</w:t>
      </w:r>
      <w:r w:rsidR="009E05B0" w:rsidRPr="00C60827">
        <w:rPr>
          <w:rFonts w:asciiTheme="minorHAnsi" w:hAnsiTheme="minorHAnsi"/>
          <w:sz w:val="22"/>
          <w:szCs w:val="22"/>
        </w:rPr>
        <w:t>5</w:t>
      </w:r>
      <w:r w:rsidRPr="00C60827">
        <w:rPr>
          <w:rFonts w:asciiTheme="minorHAnsi" w:hAnsiTheme="minorHAnsi"/>
          <w:sz w:val="22"/>
          <w:szCs w:val="22"/>
        </w:rPr>
        <w:t xml:space="preserve"> ust. 2. </w:t>
      </w:r>
    </w:p>
    <w:p w14:paraId="2BE6EE17" w14:textId="521F3C5E" w:rsidR="006115C2" w:rsidRPr="00C60827" w:rsidRDefault="006115C2" w:rsidP="00D26976">
      <w:pPr>
        <w:pStyle w:val="Akapitzlist"/>
        <w:numPr>
          <w:ilvl w:val="0"/>
          <w:numId w:val="0"/>
        </w:numPr>
        <w:ind w:left="360"/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7</w:t>
      </w:r>
    </w:p>
    <w:p w14:paraId="5548ACC4" w14:textId="77777777" w:rsidR="006115C2" w:rsidRPr="00C60827" w:rsidRDefault="006115C2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Kary umowne</w:t>
      </w:r>
    </w:p>
    <w:p w14:paraId="6018AED2" w14:textId="785D9FE2" w:rsidR="00260E24" w:rsidRPr="00C60827" w:rsidRDefault="00260E24" w:rsidP="008321E2">
      <w:pPr>
        <w:pStyle w:val="Akapitzlist"/>
        <w:numPr>
          <w:ilvl w:val="0"/>
          <w:numId w:val="13"/>
        </w:numPr>
        <w:tabs>
          <w:tab w:val="left" w:pos="426"/>
        </w:tabs>
        <w:ind w:left="426" w:hanging="426"/>
        <w:rPr>
          <w:rFonts w:asciiTheme="minorHAnsi" w:hAnsiTheme="minorHAnsi"/>
          <w:color w:val="000000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Strony ustalają odpowiedzialność za niewykon</w:t>
      </w:r>
      <w:r w:rsidR="00DD41B8" w:rsidRPr="00C60827">
        <w:rPr>
          <w:rFonts w:asciiTheme="minorHAnsi" w:hAnsiTheme="minorHAnsi"/>
          <w:sz w:val="22"/>
          <w:szCs w:val="22"/>
        </w:rPr>
        <w:t>anie lub nienależyte wykonanie u</w:t>
      </w:r>
      <w:r w:rsidRPr="00C60827">
        <w:rPr>
          <w:rFonts w:asciiTheme="minorHAnsi" w:hAnsiTheme="minorHAnsi"/>
          <w:sz w:val="22"/>
          <w:szCs w:val="22"/>
        </w:rPr>
        <w:t>mowy w formie kar umownych.</w:t>
      </w:r>
    </w:p>
    <w:p w14:paraId="2DF7A367" w14:textId="77777777" w:rsidR="00260E24" w:rsidRPr="00C60827" w:rsidRDefault="00260E24" w:rsidP="008321E2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 xml:space="preserve">Wykonawca zobowiązany jest do zapłaty na rzecz Zamawiającego kar umownych </w:t>
      </w:r>
      <w:r w:rsidRPr="00C60827">
        <w:rPr>
          <w:rFonts w:asciiTheme="minorHAnsi" w:hAnsiTheme="minorHAnsi"/>
          <w:color w:val="000000"/>
          <w:sz w:val="22"/>
          <w:szCs w:val="22"/>
        </w:rPr>
        <w:br/>
        <w:t>w przypadkach i wysokościach:</w:t>
      </w:r>
    </w:p>
    <w:p w14:paraId="24CA00A2" w14:textId="5535A558" w:rsidR="002745F3" w:rsidRPr="00C60827" w:rsidRDefault="002745F3" w:rsidP="008321E2">
      <w:pPr>
        <w:numPr>
          <w:ilvl w:val="0"/>
          <w:numId w:val="19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odstąpienia od </w:t>
      </w:r>
      <w:r w:rsidR="00867AE8">
        <w:rPr>
          <w:rFonts w:asciiTheme="minorHAnsi" w:hAnsiTheme="minorHAnsi"/>
          <w:sz w:val="22"/>
          <w:szCs w:val="22"/>
        </w:rPr>
        <w:t>u</w:t>
      </w:r>
      <w:r w:rsidRPr="00C60827">
        <w:rPr>
          <w:rFonts w:asciiTheme="minorHAnsi" w:hAnsiTheme="minorHAnsi"/>
          <w:sz w:val="22"/>
          <w:szCs w:val="22"/>
        </w:rPr>
        <w:t>mowy przez Zamawiającego z przyczyn leżących po stroni</w:t>
      </w:r>
      <w:r w:rsidR="00867AE8">
        <w:rPr>
          <w:rFonts w:asciiTheme="minorHAnsi" w:hAnsiTheme="minorHAnsi"/>
          <w:sz w:val="22"/>
          <w:szCs w:val="22"/>
        </w:rPr>
        <w:t>e Wykonawcy lub odstąpienie od u</w:t>
      </w:r>
      <w:r w:rsidRPr="00C60827">
        <w:rPr>
          <w:rFonts w:asciiTheme="minorHAnsi" w:hAnsiTheme="minorHAnsi"/>
          <w:sz w:val="22"/>
          <w:szCs w:val="22"/>
        </w:rPr>
        <w:t>mowy (lub wypowiedzenia) przez Wykonawcę z przyczyn leżących po jego stronie, w </w:t>
      </w:r>
      <w:r w:rsidRPr="00867AE8">
        <w:rPr>
          <w:rFonts w:asciiTheme="minorHAnsi" w:hAnsiTheme="minorHAnsi"/>
          <w:sz w:val="22"/>
          <w:szCs w:val="22"/>
        </w:rPr>
        <w:t xml:space="preserve">wysokości </w:t>
      </w:r>
      <w:r w:rsidR="005B6D5E" w:rsidRPr="00867AE8">
        <w:rPr>
          <w:rFonts w:asciiTheme="minorHAnsi" w:hAnsiTheme="minorHAnsi"/>
          <w:sz w:val="22"/>
          <w:szCs w:val="22"/>
        </w:rPr>
        <w:t>1</w:t>
      </w:r>
      <w:r w:rsidR="00867AE8" w:rsidRPr="00867AE8">
        <w:rPr>
          <w:rFonts w:asciiTheme="minorHAnsi" w:hAnsiTheme="minorHAnsi"/>
          <w:sz w:val="22"/>
          <w:szCs w:val="22"/>
        </w:rPr>
        <w:t>0</w:t>
      </w:r>
      <w:r w:rsidR="005B6D5E" w:rsidRPr="00867AE8">
        <w:rPr>
          <w:rFonts w:asciiTheme="minorHAnsi" w:hAnsiTheme="minorHAnsi"/>
          <w:sz w:val="22"/>
          <w:szCs w:val="22"/>
        </w:rPr>
        <w:t>%</w:t>
      </w:r>
      <w:r w:rsidRPr="00867AE8">
        <w:rPr>
          <w:rFonts w:asciiTheme="minorHAnsi" w:hAnsiTheme="minorHAnsi"/>
          <w:sz w:val="22"/>
          <w:szCs w:val="22"/>
        </w:rPr>
        <w:t xml:space="preserve"> wartości</w:t>
      </w:r>
      <w:r w:rsidRPr="00C60827">
        <w:rPr>
          <w:rFonts w:asciiTheme="minorHAnsi" w:hAnsiTheme="minorHAnsi"/>
          <w:sz w:val="22"/>
          <w:szCs w:val="22"/>
        </w:rPr>
        <w:t xml:space="preserve"> wynagrodzenia brutto, o którym mowa </w:t>
      </w:r>
      <w:r w:rsidRPr="00C60827">
        <w:rPr>
          <w:rFonts w:asciiTheme="minorHAnsi" w:hAnsiTheme="minorHAnsi"/>
          <w:sz w:val="22"/>
          <w:szCs w:val="22"/>
        </w:rPr>
        <w:br/>
        <w:t xml:space="preserve">w §6 ust. 1, a w przypadku częściowego odstąpienia </w:t>
      </w:r>
      <w:r w:rsidR="00867AE8">
        <w:rPr>
          <w:rFonts w:asciiTheme="minorHAnsi" w:hAnsiTheme="minorHAnsi"/>
          <w:sz w:val="22"/>
          <w:szCs w:val="22"/>
        </w:rPr>
        <w:t>– w wysokości 15</w:t>
      </w:r>
      <w:r w:rsidR="005B6D5E" w:rsidRPr="00C60827">
        <w:rPr>
          <w:rFonts w:asciiTheme="minorHAnsi" w:hAnsiTheme="minorHAnsi"/>
          <w:sz w:val="22"/>
          <w:szCs w:val="22"/>
        </w:rPr>
        <w:t>%</w:t>
      </w:r>
      <w:r w:rsidRPr="00C60827">
        <w:rPr>
          <w:rFonts w:asciiTheme="minorHAnsi" w:hAnsiTheme="minorHAnsi"/>
          <w:sz w:val="22"/>
          <w:szCs w:val="22"/>
        </w:rPr>
        <w:t xml:space="preserve"> wartości niezrealizowanej części zamówienia;</w:t>
      </w:r>
    </w:p>
    <w:p w14:paraId="2E6C5BFD" w14:textId="446CD7F9" w:rsidR="00214839" w:rsidRPr="00C60827" w:rsidRDefault="00214839" w:rsidP="008321E2">
      <w:pPr>
        <w:widowControl w:val="0"/>
        <w:numPr>
          <w:ilvl w:val="0"/>
          <w:numId w:val="19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o</w:t>
      </w:r>
      <w:r w:rsidR="00232DFF" w:rsidRPr="00C60827">
        <w:rPr>
          <w:rFonts w:asciiTheme="minorHAnsi" w:hAnsiTheme="minorHAnsi"/>
          <w:sz w:val="22"/>
          <w:szCs w:val="22"/>
        </w:rPr>
        <w:t>późnienia w wykonaniu przedmiotu</w:t>
      </w:r>
      <w:r w:rsidRPr="00C60827">
        <w:rPr>
          <w:rFonts w:asciiTheme="minorHAnsi" w:hAnsiTheme="minorHAnsi"/>
          <w:sz w:val="22"/>
          <w:szCs w:val="22"/>
        </w:rPr>
        <w:t xml:space="preserve"> umowy w stosunku do termin</w:t>
      </w:r>
      <w:r w:rsidR="00EC4CDD" w:rsidRPr="00C60827">
        <w:rPr>
          <w:rFonts w:asciiTheme="minorHAnsi" w:hAnsiTheme="minorHAnsi"/>
          <w:sz w:val="22"/>
          <w:szCs w:val="22"/>
        </w:rPr>
        <w:t>ów</w:t>
      </w:r>
      <w:r w:rsidR="002577CF" w:rsidRPr="00C60827">
        <w:rPr>
          <w:rFonts w:asciiTheme="minorHAnsi" w:hAnsiTheme="minorHAnsi"/>
          <w:sz w:val="22"/>
          <w:szCs w:val="22"/>
        </w:rPr>
        <w:t xml:space="preserve"> określonych w</w:t>
      </w:r>
      <w:r w:rsidR="00A93172" w:rsidRPr="00C60827">
        <w:rPr>
          <w:rFonts w:asciiTheme="minorHAnsi" w:hAnsiTheme="minorHAnsi"/>
          <w:sz w:val="22"/>
          <w:szCs w:val="22"/>
        </w:rPr>
        <w:t xml:space="preserve"> OPZ</w:t>
      </w:r>
      <w:r w:rsidR="00054FDD" w:rsidRPr="00C60827">
        <w:rPr>
          <w:rFonts w:asciiTheme="minorHAnsi" w:hAnsiTheme="minorHAnsi"/>
          <w:sz w:val="22"/>
          <w:szCs w:val="22"/>
        </w:rPr>
        <w:t xml:space="preserve"> </w:t>
      </w:r>
      <w:r w:rsidR="002745F3" w:rsidRPr="00C60827">
        <w:rPr>
          <w:rFonts w:asciiTheme="minorHAnsi" w:hAnsiTheme="minorHAnsi"/>
          <w:sz w:val="22"/>
          <w:szCs w:val="22"/>
        </w:rPr>
        <w:t xml:space="preserve">(tzw. kamienie milowe) </w:t>
      </w:r>
      <w:r w:rsidRPr="00C60827">
        <w:rPr>
          <w:rFonts w:asciiTheme="minorHAnsi" w:hAnsiTheme="minorHAnsi"/>
          <w:sz w:val="22"/>
          <w:szCs w:val="22"/>
        </w:rPr>
        <w:t xml:space="preserve">– w wysokości </w:t>
      </w:r>
      <w:r w:rsidR="00867AE8">
        <w:rPr>
          <w:rFonts w:asciiTheme="minorHAnsi" w:hAnsiTheme="minorHAnsi"/>
          <w:sz w:val="22"/>
          <w:szCs w:val="22"/>
        </w:rPr>
        <w:t xml:space="preserve">200 zł </w:t>
      </w:r>
      <w:r w:rsidRPr="00C60827">
        <w:rPr>
          <w:rFonts w:asciiTheme="minorHAnsi" w:hAnsiTheme="minorHAnsi"/>
          <w:sz w:val="22"/>
          <w:szCs w:val="22"/>
        </w:rPr>
        <w:t>za każdy dzień opóźnienia;</w:t>
      </w:r>
    </w:p>
    <w:p w14:paraId="5881F2F4" w14:textId="7652D7A5" w:rsidR="00214839" w:rsidRPr="00C60827" w:rsidRDefault="00EB3D38" w:rsidP="008321E2">
      <w:pPr>
        <w:widowControl w:val="0"/>
        <w:numPr>
          <w:ilvl w:val="0"/>
          <w:numId w:val="19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gdy Zamawiający zgłosi zastrzeżenia do </w:t>
      </w:r>
      <w:r w:rsidR="00995A56" w:rsidRPr="00C60827">
        <w:rPr>
          <w:rFonts w:asciiTheme="minorHAnsi" w:hAnsiTheme="minorHAnsi"/>
          <w:sz w:val="22"/>
          <w:szCs w:val="22"/>
        </w:rPr>
        <w:t>raportów</w:t>
      </w:r>
      <w:r w:rsidR="003921A9" w:rsidRPr="00C60827">
        <w:rPr>
          <w:rFonts w:asciiTheme="minorHAnsi" w:hAnsiTheme="minorHAnsi"/>
          <w:sz w:val="22"/>
          <w:szCs w:val="22"/>
        </w:rPr>
        <w:t>, o</w:t>
      </w:r>
      <w:r w:rsidRPr="00C60827">
        <w:rPr>
          <w:rFonts w:asciiTheme="minorHAnsi" w:hAnsiTheme="minorHAnsi"/>
          <w:sz w:val="22"/>
          <w:szCs w:val="22"/>
        </w:rPr>
        <w:t xml:space="preserve"> których mowa w OPZ</w:t>
      </w:r>
      <w:r w:rsidR="00FB6BDE" w:rsidRPr="00C60827">
        <w:rPr>
          <w:rFonts w:asciiTheme="minorHAnsi" w:hAnsiTheme="minorHAnsi"/>
          <w:sz w:val="22"/>
          <w:szCs w:val="22"/>
        </w:rPr>
        <w:t xml:space="preserve"> tj.: raportu końcowego lub raportu metodologicznego</w:t>
      </w:r>
      <w:r w:rsidR="00FE2991" w:rsidRPr="00C60827">
        <w:rPr>
          <w:rFonts w:asciiTheme="minorHAnsi" w:hAnsiTheme="minorHAnsi"/>
          <w:sz w:val="22"/>
          <w:szCs w:val="22"/>
        </w:rPr>
        <w:t>,</w:t>
      </w:r>
      <w:r w:rsidR="00082FFA" w:rsidRPr="00C60827">
        <w:rPr>
          <w:rFonts w:asciiTheme="minorHAnsi" w:hAnsiTheme="minorHAnsi"/>
          <w:sz w:val="22"/>
          <w:szCs w:val="22"/>
        </w:rPr>
        <w:t xml:space="preserve"> </w:t>
      </w:r>
      <w:r w:rsidR="002733E0">
        <w:rPr>
          <w:rFonts w:asciiTheme="minorHAnsi" w:hAnsiTheme="minorHAnsi"/>
          <w:sz w:val="22"/>
          <w:szCs w:val="22"/>
        </w:rPr>
        <w:t xml:space="preserve">lub innych wyników prac Wykonawcy, </w:t>
      </w:r>
      <w:r w:rsidRPr="00C60827">
        <w:rPr>
          <w:rFonts w:asciiTheme="minorHAnsi" w:hAnsiTheme="minorHAnsi"/>
          <w:sz w:val="22"/>
          <w:szCs w:val="22"/>
        </w:rPr>
        <w:t xml:space="preserve">zaś Wykonawca nie wprowadzi niezbędnych poprawek lub </w:t>
      </w:r>
      <w:r w:rsidR="003921A9" w:rsidRPr="00C60827">
        <w:rPr>
          <w:rFonts w:asciiTheme="minorHAnsi" w:hAnsiTheme="minorHAnsi"/>
          <w:sz w:val="22"/>
          <w:szCs w:val="22"/>
        </w:rPr>
        <w:t xml:space="preserve">nie uwzględni </w:t>
      </w:r>
      <w:r w:rsidRPr="00C60827">
        <w:rPr>
          <w:rFonts w:asciiTheme="minorHAnsi" w:hAnsiTheme="minorHAnsi"/>
          <w:sz w:val="22"/>
          <w:szCs w:val="22"/>
        </w:rPr>
        <w:t>zalece</w:t>
      </w:r>
      <w:r w:rsidR="003921A9" w:rsidRPr="00C60827">
        <w:rPr>
          <w:rFonts w:asciiTheme="minorHAnsi" w:hAnsiTheme="minorHAnsi"/>
          <w:sz w:val="22"/>
          <w:szCs w:val="22"/>
        </w:rPr>
        <w:t>ń</w:t>
      </w:r>
      <w:r w:rsidRPr="00C60827">
        <w:rPr>
          <w:rFonts w:asciiTheme="minorHAnsi" w:hAnsiTheme="minorHAnsi"/>
          <w:sz w:val="22"/>
          <w:szCs w:val="22"/>
        </w:rPr>
        <w:t xml:space="preserve"> Zamawiającego w określonym przez Zamawiającego terminie - w wysokości </w:t>
      </w:r>
      <w:r w:rsidR="00867AE8">
        <w:rPr>
          <w:rFonts w:asciiTheme="minorHAnsi" w:hAnsiTheme="minorHAnsi"/>
          <w:sz w:val="22"/>
          <w:szCs w:val="22"/>
        </w:rPr>
        <w:t xml:space="preserve">100 zł </w:t>
      </w:r>
      <w:r w:rsidRPr="00C60827">
        <w:rPr>
          <w:rFonts w:asciiTheme="minorHAnsi" w:hAnsiTheme="minorHAnsi"/>
          <w:sz w:val="22"/>
          <w:szCs w:val="22"/>
        </w:rPr>
        <w:t>za każdy dzień opóźnienia do dnia wprowadzenia tych poprawek</w:t>
      </w:r>
      <w:r w:rsidR="00946344" w:rsidRPr="00C60827">
        <w:rPr>
          <w:rFonts w:asciiTheme="minorHAnsi" w:hAnsiTheme="minorHAnsi"/>
          <w:sz w:val="22"/>
          <w:szCs w:val="22"/>
        </w:rPr>
        <w:t xml:space="preserve"> lub zaleceń (chyba, że Zamawiający uzna wyjaśnienia Wykonawcy za uzasadniające niewprowadzenie poprawek lub zaleceń)</w:t>
      </w:r>
      <w:r w:rsidRPr="00C60827">
        <w:rPr>
          <w:rFonts w:asciiTheme="minorHAnsi" w:hAnsiTheme="minorHAnsi"/>
          <w:sz w:val="22"/>
          <w:szCs w:val="22"/>
        </w:rPr>
        <w:t>;</w:t>
      </w:r>
    </w:p>
    <w:p w14:paraId="0C525981" w14:textId="241DF8A3" w:rsidR="00EB3D38" w:rsidRPr="00C60827" w:rsidRDefault="00BC5AEB" w:rsidP="008321E2">
      <w:pPr>
        <w:widowControl w:val="0"/>
        <w:numPr>
          <w:ilvl w:val="0"/>
          <w:numId w:val="19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utraty, zniekształcenia lub ujawnienia nieupoważnionym osobom trzecim jakichkolwiek Informacji Poufnych, a także w przypadku ich wykorzystania w celach innych niż wykonanie umowy </w:t>
      </w:r>
      <w:r w:rsidR="00EB3D38" w:rsidRPr="00C60827">
        <w:rPr>
          <w:rFonts w:asciiTheme="minorHAnsi" w:hAnsiTheme="minorHAnsi"/>
          <w:sz w:val="22"/>
          <w:szCs w:val="22"/>
        </w:rPr>
        <w:t xml:space="preserve">– w wysokości </w:t>
      </w:r>
      <w:r w:rsidR="00867AE8">
        <w:rPr>
          <w:rFonts w:asciiTheme="minorHAnsi" w:hAnsiTheme="minorHAnsi"/>
          <w:sz w:val="22"/>
          <w:szCs w:val="22"/>
        </w:rPr>
        <w:t>5</w:t>
      </w:r>
      <w:r w:rsidR="00EB3D38" w:rsidRPr="00C60827">
        <w:rPr>
          <w:rFonts w:asciiTheme="minorHAnsi" w:hAnsiTheme="minorHAnsi"/>
          <w:sz w:val="22"/>
          <w:szCs w:val="22"/>
        </w:rPr>
        <w:t>% wartości wynagrodzenia brutto Wykonawcy określonego w §6 ust. 1;</w:t>
      </w:r>
    </w:p>
    <w:p w14:paraId="4E405BB1" w14:textId="3FB055EC" w:rsidR="00EB3D38" w:rsidRPr="00C60827" w:rsidRDefault="00EB3D38" w:rsidP="008321E2">
      <w:pPr>
        <w:widowControl w:val="0"/>
        <w:numPr>
          <w:ilvl w:val="0"/>
          <w:numId w:val="19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 wykonanie usługi objętej umową przez osoby inne niż określone w Ofercie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lub niezaakceptowane przez Zamawiającego - w wysokości </w:t>
      </w:r>
      <w:r w:rsidR="005B6D5E" w:rsidRPr="00C60827">
        <w:rPr>
          <w:rFonts w:asciiTheme="minorHAnsi" w:hAnsiTheme="minorHAnsi"/>
          <w:sz w:val="22"/>
          <w:szCs w:val="22"/>
        </w:rPr>
        <w:t>2</w:t>
      </w:r>
      <w:r w:rsidRPr="00C60827">
        <w:rPr>
          <w:rFonts w:asciiTheme="minorHAnsi" w:hAnsiTheme="minorHAnsi"/>
          <w:sz w:val="22"/>
          <w:szCs w:val="22"/>
        </w:rPr>
        <w:t xml:space="preserve">% wartości wynagrodzenia brutto Wykonawcy określonego w §6 ust. 1;  </w:t>
      </w:r>
    </w:p>
    <w:p w14:paraId="2822F797" w14:textId="55B24872" w:rsidR="00EB3D38" w:rsidRPr="00C60827" w:rsidRDefault="00EB3D38" w:rsidP="008321E2">
      <w:pPr>
        <w:widowControl w:val="0"/>
        <w:numPr>
          <w:ilvl w:val="0"/>
          <w:numId w:val="19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innym przypadku</w:t>
      </w:r>
      <w:r w:rsidR="000726AF" w:rsidRPr="00C60827">
        <w:rPr>
          <w:rFonts w:asciiTheme="minorHAnsi" w:hAnsiTheme="minorHAnsi"/>
          <w:sz w:val="22"/>
          <w:szCs w:val="22"/>
        </w:rPr>
        <w:t>,</w:t>
      </w:r>
      <w:r w:rsidRPr="00C60827">
        <w:rPr>
          <w:rFonts w:asciiTheme="minorHAnsi" w:hAnsiTheme="minorHAnsi"/>
          <w:sz w:val="22"/>
          <w:szCs w:val="22"/>
        </w:rPr>
        <w:t xml:space="preserve"> niż określone powyżej</w:t>
      </w:r>
      <w:r w:rsidR="000726AF" w:rsidRPr="00C60827">
        <w:rPr>
          <w:rFonts w:asciiTheme="minorHAnsi" w:hAnsiTheme="minorHAnsi"/>
          <w:sz w:val="22"/>
          <w:szCs w:val="22"/>
        </w:rPr>
        <w:t>,</w:t>
      </w:r>
      <w:r w:rsidRPr="00C60827">
        <w:rPr>
          <w:rFonts w:asciiTheme="minorHAnsi" w:hAnsiTheme="minorHAnsi"/>
          <w:sz w:val="22"/>
          <w:szCs w:val="22"/>
        </w:rPr>
        <w:t xml:space="preserve"> nienależytego wykonania umo</w:t>
      </w:r>
      <w:r w:rsidR="00867AE8">
        <w:rPr>
          <w:rFonts w:asciiTheme="minorHAnsi" w:hAnsiTheme="minorHAnsi"/>
          <w:sz w:val="22"/>
          <w:szCs w:val="22"/>
        </w:rPr>
        <w:t>wy – każdorazowo w wysokości 0,</w:t>
      </w:r>
      <w:r w:rsidR="002733E0">
        <w:rPr>
          <w:rFonts w:asciiTheme="minorHAnsi" w:hAnsiTheme="minorHAnsi"/>
          <w:sz w:val="22"/>
          <w:szCs w:val="22"/>
        </w:rPr>
        <w:t>05</w:t>
      </w:r>
      <w:r w:rsidRPr="00C60827">
        <w:rPr>
          <w:rFonts w:asciiTheme="minorHAnsi" w:hAnsiTheme="minorHAnsi"/>
          <w:sz w:val="22"/>
          <w:szCs w:val="22"/>
        </w:rPr>
        <w:t>% wartości wynagrodzenia brutto Wykonawcy określonego w §6 ust. 1</w:t>
      </w:r>
      <w:r w:rsidR="00ED0D23" w:rsidRPr="00C60827">
        <w:rPr>
          <w:rFonts w:asciiTheme="minorHAnsi" w:hAnsiTheme="minorHAnsi"/>
          <w:sz w:val="22"/>
          <w:szCs w:val="22"/>
        </w:rPr>
        <w:t>.</w:t>
      </w:r>
    </w:p>
    <w:p w14:paraId="608121D6" w14:textId="77777777" w:rsidR="00DA1C64" w:rsidRPr="00C60827" w:rsidRDefault="00DA1C64" w:rsidP="008321E2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C60827">
        <w:rPr>
          <w:rFonts w:asciiTheme="minorHAnsi" w:hAnsiTheme="minorHAnsi"/>
          <w:color w:val="000000"/>
          <w:sz w:val="22"/>
          <w:szCs w:val="22"/>
        </w:rPr>
        <w:t>Kary umowne mogą podlegać łączeniu.</w:t>
      </w:r>
    </w:p>
    <w:p w14:paraId="0D296FE1" w14:textId="77777777" w:rsidR="002745F3" w:rsidRPr="00C60827" w:rsidRDefault="002745F3" w:rsidP="008321E2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Theme="minorHAnsi" w:hAnsiTheme="minorHAnsi"/>
          <w:sz w:val="22"/>
        </w:rPr>
      </w:pPr>
      <w:r w:rsidRPr="00C60827">
        <w:rPr>
          <w:rFonts w:asciiTheme="minorHAnsi" w:hAnsiTheme="minorHAnsi"/>
          <w:sz w:val="22"/>
        </w:rPr>
        <w:t>Na kary umowne zostanie wystawiona przez Zamawiającego nota obciążeniowa.</w:t>
      </w:r>
    </w:p>
    <w:p w14:paraId="4A597DFA" w14:textId="63FA3660" w:rsidR="002733E0" w:rsidRPr="0028506F" w:rsidRDefault="002733E0" w:rsidP="002733E0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Calibri" w:hAnsi="Calibri"/>
          <w:sz w:val="22"/>
          <w:szCs w:val="22"/>
        </w:rPr>
      </w:pPr>
      <w:r w:rsidRPr="0081156D">
        <w:rPr>
          <w:rFonts w:ascii="Calibri" w:hAnsi="Calibri"/>
          <w:sz w:val="22"/>
          <w:szCs w:val="22"/>
        </w:rPr>
        <w:t xml:space="preserve">Termin zapłaty kar umownych, wskazany w nocie obciążeniowej, będzie liczony od dnia doręczenia noty drugiej Stronie. W przypadku, w którym nota obciążeniowa nie będzie określać </w:t>
      </w:r>
      <w:r w:rsidRPr="002733E0">
        <w:rPr>
          <w:rFonts w:asciiTheme="minorHAnsi" w:hAnsiTheme="minorHAnsi"/>
          <w:sz w:val="22"/>
        </w:rPr>
        <w:t>terminu</w:t>
      </w:r>
      <w:r w:rsidRPr="0081156D">
        <w:rPr>
          <w:rFonts w:ascii="Calibri" w:hAnsi="Calibri"/>
          <w:sz w:val="22"/>
          <w:szCs w:val="22"/>
        </w:rPr>
        <w:t xml:space="preserve"> zapłaty, termin ten wynosi 7 dni od otrzymania noty przez Wykonawcę</w:t>
      </w:r>
      <w:r>
        <w:rPr>
          <w:rFonts w:ascii="Calibri" w:hAnsi="Calibri"/>
          <w:sz w:val="22"/>
          <w:szCs w:val="22"/>
        </w:rPr>
        <w:t>.</w:t>
      </w:r>
      <w:r w:rsidRPr="008B0543">
        <w:rPr>
          <w:rFonts w:ascii="Calibri" w:hAnsi="Calibri"/>
          <w:sz w:val="22"/>
          <w:szCs w:val="22"/>
        </w:rPr>
        <w:t xml:space="preserve"> Doręczenie może odbywać się za pośrednictwem operatora pocztowego, kuriera, osobiście, za </w:t>
      </w:r>
      <w:r w:rsidRPr="008B0543">
        <w:rPr>
          <w:rFonts w:ascii="Calibri" w:hAnsi="Calibri"/>
          <w:sz w:val="22"/>
          <w:szCs w:val="22"/>
        </w:rPr>
        <w:lastRenderedPageBreak/>
        <w:t xml:space="preserve">pośrednictwem poczty elektronicznej (skan podpisanej noty), na adresy i numery wskazane </w:t>
      </w:r>
      <w:r>
        <w:rPr>
          <w:rFonts w:ascii="Calibri" w:hAnsi="Calibri"/>
          <w:sz w:val="22"/>
          <w:szCs w:val="22"/>
        </w:rPr>
        <w:t xml:space="preserve">zgodnie z </w:t>
      </w:r>
      <w:r w:rsidRPr="0028506F">
        <w:rPr>
          <w:rFonts w:ascii="Calibri" w:hAnsi="Calibri"/>
          <w:sz w:val="22"/>
          <w:szCs w:val="22"/>
        </w:rPr>
        <w:t>§1</w:t>
      </w:r>
      <w:r>
        <w:rPr>
          <w:rFonts w:ascii="Calibri" w:hAnsi="Calibri"/>
          <w:sz w:val="22"/>
          <w:szCs w:val="22"/>
        </w:rPr>
        <w:t>5</w:t>
      </w:r>
      <w:r w:rsidRPr="0028506F">
        <w:rPr>
          <w:rFonts w:ascii="Calibri" w:hAnsi="Calibri"/>
          <w:sz w:val="22"/>
          <w:szCs w:val="22"/>
        </w:rPr>
        <w:t xml:space="preserve"> ust. 2. </w:t>
      </w:r>
    </w:p>
    <w:p w14:paraId="6642C99E" w14:textId="0AA0E369" w:rsidR="002733E0" w:rsidRPr="00BF3650" w:rsidRDefault="002733E0" w:rsidP="002733E0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Calibri" w:hAnsi="Calibri"/>
          <w:sz w:val="22"/>
          <w:szCs w:val="22"/>
        </w:rPr>
      </w:pPr>
      <w:r w:rsidRPr="00BF3650">
        <w:rPr>
          <w:rFonts w:ascii="Calibri" w:hAnsi="Calibri"/>
          <w:sz w:val="22"/>
          <w:szCs w:val="22"/>
        </w:rPr>
        <w:t xml:space="preserve">Zamawiający jest uprawniony do potrącania kar umownych z </w:t>
      </w:r>
      <w:r w:rsidRPr="00A02E1B">
        <w:rPr>
          <w:rFonts w:ascii="Calibri" w:hAnsi="Calibri"/>
          <w:sz w:val="22"/>
          <w:szCs w:val="22"/>
        </w:rPr>
        <w:t>wynagrodzenia</w:t>
      </w:r>
      <w:r w:rsidRPr="00BF3650">
        <w:rPr>
          <w:rFonts w:ascii="Calibri" w:hAnsi="Calibri"/>
          <w:sz w:val="22"/>
          <w:szCs w:val="22"/>
        </w:rPr>
        <w:t xml:space="preserve"> Wykonawcy. </w:t>
      </w:r>
      <w:r>
        <w:rPr>
          <w:rFonts w:ascii="Calibri" w:hAnsi="Calibri"/>
          <w:sz w:val="22"/>
          <w:szCs w:val="22"/>
        </w:rPr>
        <w:br/>
      </w:r>
      <w:r w:rsidRPr="00BF3650">
        <w:rPr>
          <w:rFonts w:ascii="Calibri" w:hAnsi="Calibri"/>
          <w:sz w:val="22"/>
          <w:szCs w:val="22"/>
        </w:rPr>
        <w:t xml:space="preserve">W przypadku pokrycia kar umownych z wynagrodzenia Wykonawcy do potrącenia dojdzie po upływie terminu wskazanego w nocie obciążeniowej przewidzianego na zapłatę kary umownej, </w:t>
      </w:r>
      <w:r>
        <w:rPr>
          <w:rFonts w:ascii="Calibri" w:hAnsi="Calibri"/>
          <w:sz w:val="22"/>
          <w:szCs w:val="22"/>
        </w:rPr>
        <w:br/>
      </w:r>
      <w:r w:rsidRPr="00BF3650">
        <w:rPr>
          <w:rFonts w:ascii="Calibri" w:hAnsi="Calibri"/>
          <w:sz w:val="22"/>
          <w:szCs w:val="22"/>
        </w:rPr>
        <w:t>a jeżeli termin ten nie zostałby oznaczony w nocie obciążeniowej, w terminie 7 dni od dnia otrzymania noty obciążeniowej. Wykonawca wyraża zgodę na potrącenie należności z tytułu kar umownych z wynagrodzenia, o którym mowa w §</w:t>
      </w:r>
      <w:r>
        <w:rPr>
          <w:rFonts w:ascii="Calibri" w:hAnsi="Calibri"/>
          <w:sz w:val="22"/>
          <w:szCs w:val="22"/>
        </w:rPr>
        <w:t xml:space="preserve"> 6</w:t>
      </w:r>
      <w:r w:rsidRPr="00BF3650">
        <w:rPr>
          <w:rFonts w:ascii="Calibri" w:hAnsi="Calibri"/>
          <w:sz w:val="22"/>
          <w:szCs w:val="22"/>
        </w:rPr>
        <w:t xml:space="preserve"> ust. 1. </w:t>
      </w:r>
    </w:p>
    <w:p w14:paraId="2B3D9E86" w14:textId="46BD2D8C" w:rsidR="002733E0" w:rsidRPr="00A02E1B" w:rsidRDefault="002733E0" w:rsidP="002733E0">
      <w:pPr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Calibri" w:hAnsi="Calibri"/>
          <w:sz w:val="22"/>
          <w:szCs w:val="22"/>
        </w:rPr>
      </w:pPr>
      <w:r w:rsidRPr="00A02E1B">
        <w:rPr>
          <w:rFonts w:ascii="Calibri" w:hAnsi="Calibri"/>
          <w:sz w:val="22"/>
          <w:szCs w:val="22"/>
        </w:rPr>
        <w:t xml:space="preserve">Kary umowne mogą być naliczane do nie więcej niż 30 % wysokości wynagrodzenia, o którym mowa w </w:t>
      </w:r>
      <w:r w:rsidRPr="00BF3650">
        <w:rPr>
          <w:rFonts w:ascii="Calibri" w:hAnsi="Calibri"/>
          <w:sz w:val="22"/>
          <w:szCs w:val="22"/>
        </w:rPr>
        <w:t>§</w:t>
      </w:r>
      <w:r>
        <w:rPr>
          <w:rFonts w:ascii="Calibri" w:hAnsi="Calibri"/>
          <w:sz w:val="22"/>
          <w:szCs w:val="22"/>
        </w:rPr>
        <w:t>6</w:t>
      </w:r>
      <w:r w:rsidRPr="00BF3650">
        <w:rPr>
          <w:rFonts w:ascii="Calibri" w:hAnsi="Calibri"/>
          <w:sz w:val="22"/>
          <w:szCs w:val="22"/>
        </w:rPr>
        <w:t xml:space="preserve"> ust. 1</w:t>
      </w:r>
      <w:r w:rsidRPr="00A02E1B">
        <w:rPr>
          <w:rFonts w:ascii="Calibri" w:hAnsi="Calibri"/>
          <w:sz w:val="22"/>
          <w:szCs w:val="22"/>
        </w:rPr>
        <w:t xml:space="preserve">. </w:t>
      </w:r>
    </w:p>
    <w:p w14:paraId="6910FDB2" w14:textId="77777777" w:rsidR="00F1456E" w:rsidRPr="00C60827" w:rsidRDefault="00F1456E" w:rsidP="008C69F0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BE18262" w14:textId="77777777" w:rsidR="00616800" w:rsidRPr="00C60827" w:rsidRDefault="00616800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 xml:space="preserve">§ </w:t>
      </w:r>
      <w:r w:rsidR="00571BBF" w:rsidRPr="00C60827">
        <w:rPr>
          <w:rFonts w:asciiTheme="minorHAnsi" w:hAnsiTheme="minorHAnsi"/>
          <w:b/>
          <w:sz w:val="22"/>
          <w:szCs w:val="22"/>
        </w:rPr>
        <w:t>8</w:t>
      </w:r>
    </w:p>
    <w:p w14:paraId="2553D8F2" w14:textId="77777777" w:rsidR="00616800" w:rsidRPr="00C60827" w:rsidRDefault="00616800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Odstąpienie od umowy</w:t>
      </w:r>
    </w:p>
    <w:p w14:paraId="1CB6929C" w14:textId="77777777" w:rsidR="004F32E7" w:rsidRPr="00C60827" w:rsidRDefault="004F32E7" w:rsidP="008321E2">
      <w:pPr>
        <w:pStyle w:val="Akapitzlist"/>
        <w:numPr>
          <w:ilvl w:val="6"/>
          <w:numId w:val="2"/>
        </w:numPr>
        <w:tabs>
          <w:tab w:val="clear" w:pos="2520"/>
          <w:tab w:val="num" w:pos="426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Zamawiający </w:t>
      </w:r>
      <w:r w:rsidR="00571BBF" w:rsidRPr="00C60827">
        <w:rPr>
          <w:rFonts w:asciiTheme="minorHAnsi" w:hAnsiTheme="minorHAnsi"/>
          <w:sz w:val="22"/>
          <w:szCs w:val="22"/>
        </w:rPr>
        <w:t xml:space="preserve">będzie </w:t>
      </w:r>
      <w:r w:rsidRPr="00C60827">
        <w:rPr>
          <w:rFonts w:asciiTheme="minorHAnsi" w:hAnsiTheme="minorHAnsi"/>
          <w:sz w:val="22"/>
          <w:szCs w:val="22"/>
        </w:rPr>
        <w:t>m</w:t>
      </w:r>
      <w:r w:rsidR="00571BBF" w:rsidRPr="00C60827">
        <w:rPr>
          <w:rFonts w:asciiTheme="minorHAnsi" w:hAnsiTheme="minorHAnsi"/>
          <w:sz w:val="22"/>
          <w:szCs w:val="22"/>
        </w:rPr>
        <w:t>ógł odstąpić od umowy</w:t>
      </w:r>
      <w:r w:rsidRPr="00C60827">
        <w:rPr>
          <w:rFonts w:asciiTheme="minorHAnsi" w:hAnsiTheme="minorHAnsi"/>
          <w:sz w:val="22"/>
          <w:szCs w:val="22"/>
        </w:rPr>
        <w:t xml:space="preserve"> w całości lub części, w następujących przypadkach:</w:t>
      </w:r>
    </w:p>
    <w:p w14:paraId="23232438" w14:textId="26ABCF4A" w:rsidR="00C513D0" w:rsidRPr="00C60827" w:rsidRDefault="00C513D0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jeżeli Wykonawca nie rozpoczął wykonywania umowy przez okres dłuższy niż </w:t>
      </w:r>
      <w:r w:rsidR="00537313" w:rsidRPr="00C60827">
        <w:rPr>
          <w:rFonts w:asciiTheme="minorHAnsi" w:hAnsiTheme="minorHAnsi"/>
          <w:sz w:val="22"/>
          <w:szCs w:val="22"/>
        </w:rPr>
        <w:t>21</w:t>
      </w:r>
      <w:r w:rsidRPr="00C60827">
        <w:rPr>
          <w:rFonts w:asciiTheme="minorHAnsi" w:hAnsiTheme="minorHAnsi"/>
          <w:sz w:val="22"/>
          <w:szCs w:val="22"/>
        </w:rPr>
        <w:t xml:space="preserve"> dni lub zaprzestał realizacji umowy – w każdym czasie do dnia, kiedy upływa termin określony w §</w:t>
      </w:r>
      <w:r w:rsidR="002745F3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2;</w:t>
      </w:r>
    </w:p>
    <w:p w14:paraId="16313F01" w14:textId="35CD3FB1" w:rsidR="00616800" w:rsidRPr="002733E0" w:rsidRDefault="00616800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jeżeli dotychczasowy przebieg prac wskazywać będzie, iż nie jest prawdopodobnym </w:t>
      </w:r>
      <w:r w:rsidR="00C513D0" w:rsidRPr="00C60827">
        <w:rPr>
          <w:rFonts w:asciiTheme="minorHAnsi" w:hAnsiTheme="minorHAnsi"/>
          <w:sz w:val="22"/>
          <w:szCs w:val="22"/>
        </w:rPr>
        <w:t xml:space="preserve">należyte </w:t>
      </w:r>
      <w:r w:rsidRPr="00C60827">
        <w:rPr>
          <w:rFonts w:asciiTheme="minorHAnsi" w:hAnsiTheme="minorHAnsi"/>
          <w:sz w:val="22"/>
          <w:szCs w:val="22"/>
        </w:rPr>
        <w:t>wykonanie umowy lub jej części w umówionym terminie</w:t>
      </w:r>
      <w:r w:rsidR="004F32E7" w:rsidRPr="00C60827">
        <w:rPr>
          <w:rFonts w:asciiTheme="minorHAnsi" w:hAnsiTheme="minorHAnsi"/>
          <w:sz w:val="22"/>
          <w:szCs w:val="22"/>
        </w:rPr>
        <w:t xml:space="preserve"> - </w:t>
      </w:r>
      <w:r w:rsidR="004F32E7" w:rsidRPr="00C60827">
        <w:rPr>
          <w:rFonts w:asciiTheme="minorHAnsi" w:hAnsiTheme="minorHAnsi"/>
          <w:bCs/>
          <w:sz w:val="22"/>
          <w:szCs w:val="22"/>
        </w:rPr>
        <w:t xml:space="preserve">w terminie do </w:t>
      </w:r>
      <w:r w:rsidR="00946344" w:rsidRPr="00C60827">
        <w:rPr>
          <w:rFonts w:asciiTheme="minorHAnsi" w:hAnsiTheme="minorHAnsi"/>
          <w:bCs/>
          <w:sz w:val="22"/>
          <w:szCs w:val="22"/>
        </w:rPr>
        <w:t>30</w:t>
      </w:r>
      <w:r w:rsidR="004F32E7" w:rsidRPr="00C60827">
        <w:rPr>
          <w:rFonts w:asciiTheme="minorHAnsi" w:hAnsiTheme="minorHAnsi"/>
          <w:bCs/>
          <w:sz w:val="22"/>
          <w:szCs w:val="22"/>
        </w:rPr>
        <w:t xml:space="preserve"> dni od </w:t>
      </w:r>
      <w:r w:rsidR="004F32E7" w:rsidRPr="00C60827">
        <w:rPr>
          <w:rFonts w:asciiTheme="minorHAnsi" w:hAnsiTheme="minorHAnsi"/>
          <w:sz w:val="22"/>
          <w:szCs w:val="22"/>
        </w:rPr>
        <w:t xml:space="preserve">dnia, kiedy Zamawiający powziął wiadomość o okolicznościach uzasadniających odstąpienie </w:t>
      </w:r>
      <w:r w:rsidR="00C513D0" w:rsidRPr="00C60827">
        <w:rPr>
          <w:rFonts w:asciiTheme="minorHAnsi" w:hAnsiTheme="minorHAnsi"/>
          <w:sz w:val="22"/>
          <w:szCs w:val="22"/>
        </w:rPr>
        <w:t xml:space="preserve">od umowy </w:t>
      </w:r>
      <w:r w:rsidR="002745F3" w:rsidRPr="00C60827">
        <w:rPr>
          <w:rFonts w:asciiTheme="minorHAnsi" w:hAnsiTheme="minorHAnsi"/>
          <w:sz w:val="22"/>
          <w:szCs w:val="22"/>
        </w:rPr>
        <w:br/>
      </w:r>
      <w:r w:rsidR="004F32E7" w:rsidRPr="00C60827">
        <w:rPr>
          <w:rFonts w:asciiTheme="minorHAnsi" w:hAnsiTheme="minorHAnsi"/>
          <w:sz w:val="22"/>
          <w:szCs w:val="22"/>
        </w:rPr>
        <w:t xml:space="preserve">z </w:t>
      </w:r>
      <w:r w:rsidR="004F32E7" w:rsidRPr="002733E0">
        <w:rPr>
          <w:rFonts w:asciiTheme="minorHAnsi" w:hAnsiTheme="minorHAnsi"/>
          <w:sz w:val="22"/>
          <w:szCs w:val="22"/>
        </w:rPr>
        <w:t>t</w:t>
      </w:r>
      <w:r w:rsidR="00C513D0" w:rsidRPr="002733E0">
        <w:rPr>
          <w:rFonts w:asciiTheme="minorHAnsi" w:hAnsiTheme="minorHAnsi"/>
          <w:sz w:val="22"/>
          <w:szCs w:val="22"/>
        </w:rPr>
        <w:t>ych</w:t>
      </w:r>
      <w:r w:rsidR="004F32E7" w:rsidRPr="002733E0">
        <w:rPr>
          <w:rFonts w:asciiTheme="minorHAnsi" w:hAnsiTheme="minorHAnsi"/>
          <w:sz w:val="22"/>
          <w:szCs w:val="22"/>
        </w:rPr>
        <w:t xml:space="preserve"> przyczyn;</w:t>
      </w:r>
    </w:p>
    <w:p w14:paraId="6DB410CA" w14:textId="7CE053F0" w:rsidR="00AF70F6" w:rsidRPr="002733E0" w:rsidRDefault="00AF70F6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>w przypadku opóźnienia ponad 7</w:t>
      </w:r>
      <w:r w:rsidR="002733E0" w:rsidRPr="002733E0">
        <w:rPr>
          <w:rFonts w:asciiTheme="minorHAnsi" w:hAnsiTheme="minorHAnsi"/>
          <w:sz w:val="22"/>
          <w:szCs w:val="22"/>
        </w:rPr>
        <w:t>.</w:t>
      </w:r>
      <w:r w:rsidRPr="002733E0">
        <w:rPr>
          <w:rFonts w:asciiTheme="minorHAnsi" w:hAnsiTheme="minorHAnsi"/>
          <w:sz w:val="22"/>
          <w:szCs w:val="22"/>
        </w:rPr>
        <w:t xml:space="preserve"> dniowego w stosunku do terminów wskazanych w </w:t>
      </w:r>
      <w:r w:rsidR="002733E0" w:rsidRPr="002733E0">
        <w:rPr>
          <w:rFonts w:asciiTheme="minorHAnsi" w:hAnsiTheme="minorHAnsi"/>
          <w:sz w:val="22"/>
          <w:szCs w:val="22"/>
        </w:rPr>
        <w:t xml:space="preserve">rozdziale </w:t>
      </w:r>
      <w:r w:rsidR="009605ED" w:rsidRPr="002733E0">
        <w:rPr>
          <w:rFonts w:asciiTheme="minorHAnsi" w:hAnsiTheme="minorHAnsi"/>
          <w:sz w:val="22"/>
          <w:szCs w:val="22"/>
        </w:rPr>
        <w:t>6</w:t>
      </w:r>
      <w:r w:rsidRPr="002733E0">
        <w:rPr>
          <w:rFonts w:asciiTheme="minorHAnsi" w:hAnsiTheme="minorHAnsi"/>
          <w:sz w:val="22"/>
          <w:szCs w:val="22"/>
        </w:rPr>
        <w:t xml:space="preserve"> OPZ</w:t>
      </w:r>
      <w:r w:rsidR="009605ED" w:rsidRPr="002733E0">
        <w:rPr>
          <w:rFonts w:asciiTheme="minorHAnsi" w:hAnsiTheme="minorHAnsi"/>
          <w:sz w:val="22"/>
          <w:szCs w:val="22"/>
        </w:rPr>
        <w:t xml:space="preserve"> „Harmonogram badania”</w:t>
      </w:r>
      <w:r w:rsidRPr="002733E0">
        <w:rPr>
          <w:rFonts w:asciiTheme="minorHAnsi" w:hAnsiTheme="minorHAnsi"/>
          <w:sz w:val="22"/>
          <w:szCs w:val="22"/>
        </w:rPr>
        <w:t xml:space="preserve"> w przedstawieniu produktów badania</w:t>
      </w:r>
      <w:r w:rsidRPr="002733E0">
        <w:rPr>
          <w:rFonts w:asciiTheme="minorHAnsi" w:hAnsiTheme="minorHAnsi"/>
          <w:i/>
          <w:sz w:val="22"/>
          <w:szCs w:val="22"/>
        </w:rPr>
        <w:t xml:space="preserve">– </w:t>
      </w:r>
      <w:r w:rsidRPr="002733E0">
        <w:rPr>
          <w:rFonts w:asciiTheme="minorHAnsi" w:hAnsiTheme="minorHAnsi"/>
          <w:sz w:val="22"/>
          <w:szCs w:val="22"/>
        </w:rPr>
        <w:t>w terminie 30 dni od upływu 7 dnia opóźnienia;</w:t>
      </w:r>
    </w:p>
    <w:p w14:paraId="7A4AC7DA" w14:textId="1CE4A30C" w:rsidR="008A4923" w:rsidRPr="00C60827" w:rsidRDefault="008A4923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gdy Wykonawca wykonuje umowę lub jej część w sposób sprzeczny z umową, w szczególności zleca wykonanie prac będących przedmiotem umowy innym osobom niż wskazane w </w:t>
      </w:r>
      <w:r w:rsidR="008321E2">
        <w:rPr>
          <w:rFonts w:asciiTheme="minorHAnsi" w:hAnsiTheme="minorHAnsi"/>
          <w:sz w:val="22"/>
          <w:szCs w:val="22"/>
        </w:rPr>
        <w:t>O</w:t>
      </w:r>
      <w:r w:rsidRPr="00C60827">
        <w:rPr>
          <w:rFonts w:asciiTheme="minorHAnsi" w:hAnsiTheme="minorHAnsi"/>
          <w:sz w:val="22"/>
          <w:szCs w:val="22"/>
        </w:rPr>
        <w:t xml:space="preserve">fercie lub rozszerza zakres </w:t>
      </w:r>
      <w:r w:rsidR="008321E2">
        <w:rPr>
          <w:rFonts w:asciiTheme="minorHAnsi" w:hAnsiTheme="minorHAnsi"/>
          <w:sz w:val="22"/>
          <w:szCs w:val="22"/>
        </w:rPr>
        <w:t xml:space="preserve">podwykonawstwa poza wskazany w Ofercie, </w:t>
      </w:r>
      <w:r w:rsidRPr="00C60827">
        <w:rPr>
          <w:rFonts w:asciiTheme="minorHAnsi" w:hAnsiTheme="minorHAnsi"/>
          <w:sz w:val="22"/>
          <w:szCs w:val="22"/>
        </w:rPr>
        <w:t>lub wykorzystuje firmy innych</w:t>
      </w:r>
      <w:r w:rsidR="008321E2">
        <w:rPr>
          <w:rFonts w:asciiTheme="minorHAnsi" w:hAnsiTheme="minorHAnsi"/>
          <w:sz w:val="22"/>
          <w:szCs w:val="22"/>
        </w:rPr>
        <w:t xml:space="preserve"> podwykonawców niż określone w O</w:t>
      </w:r>
      <w:r w:rsidRPr="00C60827">
        <w:rPr>
          <w:rFonts w:asciiTheme="minorHAnsi" w:hAnsiTheme="minorHAnsi"/>
          <w:sz w:val="22"/>
          <w:szCs w:val="22"/>
        </w:rPr>
        <w:t xml:space="preserve">fercie bez pisemnej zgody Zamawiającego, i nie zmienia sposobu realizacji umowy mimo wezwania go do tego przez Zamawiającego </w:t>
      </w:r>
      <w:r w:rsidR="008321E2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w terminie określonym w tym wezwaniu, lub nie usunie uchybień mimo wezwania przez Zamawiającego do usunięcia uchybień w terminie określonym w wezwaniu - w terminie </w:t>
      </w:r>
      <w:r w:rsidR="00946344" w:rsidRPr="00C60827">
        <w:rPr>
          <w:rFonts w:asciiTheme="minorHAnsi" w:hAnsiTheme="minorHAnsi"/>
          <w:sz w:val="22"/>
          <w:szCs w:val="22"/>
        </w:rPr>
        <w:t>30</w:t>
      </w:r>
      <w:r w:rsidRPr="00C60827">
        <w:rPr>
          <w:rFonts w:asciiTheme="minorHAnsi" w:hAnsiTheme="minorHAnsi"/>
          <w:sz w:val="22"/>
          <w:szCs w:val="22"/>
        </w:rPr>
        <w:t xml:space="preserve"> dni od dnia, kiedy Zamawiający powziął wiadomość o okolicznościach uzasadniających odstąpienie z tej przyczyny. Obowiązku wezwania do usunięcia uchybień nie stosuje się w sytuacjach, w których z uwagi na charakter danego uchybienia nie można go usunąć lub wymagane było jego natychmiastowe usunięcie, wówczas termin </w:t>
      </w:r>
      <w:r w:rsidR="00946344" w:rsidRPr="00C60827">
        <w:rPr>
          <w:rFonts w:asciiTheme="minorHAnsi" w:hAnsiTheme="minorHAnsi"/>
          <w:sz w:val="22"/>
          <w:szCs w:val="22"/>
        </w:rPr>
        <w:t>30</w:t>
      </w:r>
      <w:r w:rsidRPr="00C60827">
        <w:rPr>
          <w:rFonts w:asciiTheme="minorHAnsi" w:hAnsiTheme="minorHAnsi"/>
          <w:sz w:val="22"/>
          <w:szCs w:val="22"/>
        </w:rPr>
        <w:t xml:space="preserve"> dniowy liczy się od dnia, kiedy Zamawiający powziął wiadomość o okoliczności uzasadniającej odstąpienie;</w:t>
      </w:r>
    </w:p>
    <w:p w14:paraId="4CB746EF" w14:textId="59AB0620" w:rsidR="002733E0" w:rsidRPr="002733E0" w:rsidRDefault="002733E0" w:rsidP="002733E0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 xml:space="preserve">jeżeli Wykonawca nie wykonał któregokolwiek produktu badania lub jego komponentu oznaczonego w rozdziale 6 OPZ „Harmonogram badania” - w terminie 30 dni od dnia, w którym </w:t>
      </w:r>
      <w:r w:rsidRPr="00C60827">
        <w:rPr>
          <w:rFonts w:asciiTheme="minorHAnsi" w:hAnsiTheme="minorHAnsi"/>
          <w:sz w:val="22"/>
          <w:szCs w:val="22"/>
        </w:rPr>
        <w:t>Zamawiający powziął wiadomość o okoliczności uzasadniającej odstąpienie</w:t>
      </w:r>
      <w:r w:rsidRPr="002733E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od umowy z tej przyczyny</w:t>
      </w:r>
      <w:r w:rsidRPr="002733E0">
        <w:rPr>
          <w:rFonts w:asciiTheme="minorHAnsi" w:hAnsiTheme="minorHAnsi"/>
          <w:sz w:val="22"/>
          <w:szCs w:val="22"/>
        </w:rPr>
        <w:t>;</w:t>
      </w:r>
    </w:p>
    <w:p w14:paraId="21E1E2C5" w14:textId="45010750" w:rsidR="008A4923" w:rsidRPr="00C60827" w:rsidRDefault="002E65C6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>gdy Wykonawca zaprzestał prowadzenia działalności</w:t>
      </w:r>
      <w:r w:rsidR="008252F8" w:rsidRPr="002733E0">
        <w:rPr>
          <w:rFonts w:asciiTheme="minorHAnsi" w:hAnsiTheme="minorHAnsi"/>
          <w:sz w:val="22"/>
          <w:szCs w:val="22"/>
        </w:rPr>
        <w:t xml:space="preserve"> -</w:t>
      </w:r>
      <w:r w:rsidRPr="002733E0">
        <w:rPr>
          <w:rFonts w:asciiTheme="minorHAnsi" w:hAnsiTheme="minorHAnsi"/>
          <w:sz w:val="22"/>
          <w:szCs w:val="22"/>
        </w:rPr>
        <w:t xml:space="preserve"> w terminie do </w:t>
      </w:r>
      <w:r w:rsidR="00946344" w:rsidRPr="002733E0">
        <w:rPr>
          <w:rFonts w:asciiTheme="minorHAnsi" w:hAnsiTheme="minorHAnsi"/>
          <w:sz w:val="22"/>
          <w:szCs w:val="22"/>
        </w:rPr>
        <w:t>30</w:t>
      </w:r>
      <w:r w:rsidRPr="002733E0">
        <w:rPr>
          <w:rFonts w:asciiTheme="minorHAnsi" w:hAnsiTheme="minorHAnsi"/>
          <w:sz w:val="22"/>
          <w:szCs w:val="22"/>
        </w:rPr>
        <w:t xml:space="preserve"> dni od dnia, kiedy</w:t>
      </w:r>
      <w:r w:rsidRPr="00C60827">
        <w:rPr>
          <w:rFonts w:asciiTheme="minorHAnsi" w:hAnsiTheme="minorHAnsi"/>
          <w:sz w:val="22"/>
          <w:szCs w:val="22"/>
        </w:rPr>
        <w:t xml:space="preserve"> Zamawiający powziął wiadomość o okolicznościach uzasadniających odstąpienie od umowy </w:t>
      </w:r>
      <w:r w:rsidR="002733E0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z tej przyczyny;</w:t>
      </w:r>
    </w:p>
    <w:p w14:paraId="71C55AAF" w14:textId="0288F908" w:rsidR="008A4923" w:rsidRPr="002733E0" w:rsidRDefault="001D00DB" w:rsidP="008321E2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jeżeli wystąpi jedna z przesłanek określonych w art. 24 ust. </w:t>
      </w:r>
      <w:r w:rsidR="0094794C" w:rsidRPr="00C60827">
        <w:rPr>
          <w:rFonts w:asciiTheme="minorHAnsi" w:hAnsiTheme="minorHAnsi"/>
          <w:sz w:val="22"/>
          <w:szCs w:val="22"/>
        </w:rPr>
        <w:t xml:space="preserve">1 pkt. 13-22 </w:t>
      </w:r>
      <w:r w:rsidRPr="00C60827">
        <w:rPr>
          <w:rFonts w:asciiTheme="minorHAnsi" w:hAnsiTheme="minorHAnsi"/>
          <w:sz w:val="22"/>
          <w:szCs w:val="22"/>
        </w:rPr>
        <w:t>ustawy P</w:t>
      </w:r>
      <w:r w:rsidR="002745F3" w:rsidRPr="00C60827">
        <w:rPr>
          <w:rFonts w:asciiTheme="minorHAnsi" w:hAnsiTheme="minorHAnsi"/>
          <w:sz w:val="22"/>
          <w:szCs w:val="22"/>
        </w:rPr>
        <w:t xml:space="preserve">zp  - </w:t>
      </w:r>
      <w:r w:rsidR="00EB4E0E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w terminie do </w:t>
      </w:r>
      <w:r w:rsidR="00946344" w:rsidRPr="00C60827">
        <w:rPr>
          <w:rFonts w:asciiTheme="minorHAnsi" w:hAnsiTheme="minorHAnsi"/>
          <w:sz w:val="22"/>
          <w:szCs w:val="22"/>
        </w:rPr>
        <w:t>30</w:t>
      </w:r>
      <w:r w:rsidRPr="00C60827">
        <w:rPr>
          <w:rFonts w:asciiTheme="minorHAnsi" w:hAnsiTheme="minorHAnsi"/>
          <w:sz w:val="22"/>
          <w:szCs w:val="22"/>
        </w:rPr>
        <w:t xml:space="preserve"> dni od dnia, kiedy Zamawiający </w:t>
      </w:r>
      <w:r w:rsidRPr="002733E0">
        <w:rPr>
          <w:rFonts w:asciiTheme="minorHAnsi" w:hAnsiTheme="minorHAnsi"/>
          <w:sz w:val="22"/>
          <w:szCs w:val="22"/>
        </w:rPr>
        <w:t>powziął wiadomość o okolicznościach uzasadniających odstąpienie od niniejszej umowy z tych przyczyn</w:t>
      </w:r>
      <w:r w:rsidR="008A4923" w:rsidRPr="002733E0">
        <w:rPr>
          <w:rFonts w:asciiTheme="minorHAnsi" w:hAnsiTheme="minorHAnsi"/>
          <w:sz w:val="22"/>
          <w:szCs w:val="22"/>
        </w:rPr>
        <w:t>;</w:t>
      </w:r>
    </w:p>
    <w:p w14:paraId="3E5241AF" w14:textId="41D2DEFE" w:rsidR="00F53CCC" w:rsidRPr="002733E0" w:rsidRDefault="00F53CCC" w:rsidP="008321E2">
      <w:pPr>
        <w:widowControl w:val="0"/>
        <w:numPr>
          <w:ilvl w:val="1"/>
          <w:numId w:val="15"/>
        </w:numPr>
        <w:tabs>
          <w:tab w:val="left" w:pos="851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>gdy Wykonawca wykonuje lub wykonał zobowiązania określone w Umowie za pomocą osoby/osób zatrudnionych przez Zamawiającego</w:t>
      </w:r>
      <w:r w:rsidR="002733E0" w:rsidRPr="002733E0">
        <w:rPr>
          <w:rFonts w:asciiTheme="minorHAnsi" w:hAnsiTheme="minorHAnsi"/>
          <w:sz w:val="22"/>
          <w:szCs w:val="22"/>
        </w:rPr>
        <w:t xml:space="preserve"> -</w:t>
      </w:r>
      <w:r w:rsidRPr="002733E0">
        <w:rPr>
          <w:rFonts w:asciiTheme="minorHAnsi" w:hAnsiTheme="minorHAnsi"/>
          <w:sz w:val="22"/>
          <w:szCs w:val="22"/>
        </w:rPr>
        <w:t>w terminie do 30 dni od dnia, kiedy Zamawiający dowiedział się o przyczynach odstąpienia od Umowy;</w:t>
      </w:r>
    </w:p>
    <w:p w14:paraId="50960008" w14:textId="77777777" w:rsidR="002733E0" w:rsidRDefault="00C156E2" w:rsidP="006A4765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>jeżeli Wykonawca złoży fałszywe oświadczenie w ramach realizacji umowy albo oświadczenie niekompletne, którego nie uzupełni w wyznaczony</w:t>
      </w:r>
      <w:r w:rsidR="009F07B2" w:rsidRPr="002733E0">
        <w:rPr>
          <w:rFonts w:asciiTheme="minorHAnsi" w:hAnsiTheme="minorHAnsi"/>
          <w:sz w:val="22"/>
          <w:szCs w:val="22"/>
        </w:rPr>
        <w:t xml:space="preserve">m przez Zamawiającego terminie - </w:t>
      </w:r>
      <w:r w:rsidR="002733E0" w:rsidRPr="002733E0">
        <w:rPr>
          <w:rFonts w:asciiTheme="minorHAnsi" w:hAnsiTheme="minorHAnsi"/>
          <w:sz w:val="22"/>
          <w:szCs w:val="22"/>
        </w:rPr>
        <w:br/>
      </w:r>
      <w:r w:rsidRPr="002733E0">
        <w:rPr>
          <w:rFonts w:asciiTheme="minorHAnsi" w:hAnsiTheme="minorHAnsi"/>
          <w:sz w:val="22"/>
          <w:szCs w:val="22"/>
        </w:rPr>
        <w:t xml:space="preserve">w terminie do </w:t>
      </w:r>
      <w:r w:rsidR="00946344" w:rsidRPr="002733E0">
        <w:rPr>
          <w:rFonts w:asciiTheme="minorHAnsi" w:hAnsiTheme="minorHAnsi"/>
          <w:sz w:val="22"/>
          <w:szCs w:val="22"/>
        </w:rPr>
        <w:t>30</w:t>
      </w:r>
      <w:r w:rsidRPr="002733E0">
        <w:rPr>
          <w:rFonts w:asciiTheme="minorHAnsi" w:hAnsiTheme="minorHAnsi"/>
          <w:sz w:val="22"/>
          <w:szCs w:val="22"/>
        </w:rPr>
        <w:t xml:space="preserve"> dni od dnia, kiedy Zamawiający powziął informacje o okolicznościach </w:t>
      </w:r>
      <w:r w:rsidRPr="002733E0">
        <w:rPr>
          <w:rFonts w:asciiTheme="minorHAnsi" w:hAnsiTheme="minorHAnsi"/>
          <w:sz w:val="22"/>
          <w:szCs w:val="22"/>
        </w:rPr>
        <w:lastRenderedPageBreak/>
        <w:t>uzasadniających odstąpienie z tej przyczyny</w:t>
      </w:r>
      <w:r w:rsidR="002733E0" w:rsidRPr="002733E0">
        <w:rPr>
          <w:rFonts w:asciiTheme="minorHAnsi" w:hAnsiTheme="minorHAnsi"/>
          <w:sz w:val="22"/>
          <w:szCs w:val="22"/>
        </w:rPr>
        <w:t>.;</w:t>
      </w:r>
    </w:p>
    <w:p w14:paraId="5AEF4EBF" w14:textId="64BAAA6D" w:rsidR="002733E0" w:rsidRPr="002733E0" w:rsidRDefault="002733E0" w:rsidP="006A4765">
      <w:pPr>
        <w:widowControl w:val="0"/>
        <w:numPr>
          <w:ilvl w:val="1"/>
          <w:numId w:val="15"/>
        </w:numPr>
        <w:tabs>
          <w:tab w:val="num" w:pos="993"/>
        </w:tabs>
        <w:suppressAutoHyphens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2733E0">
        <w:rPr>
          <w:rFonts w:asciiTheme="minorHAnsi" w:hAnsiTheme="minorHAnsi"/>
          <w:sz w:val="22"/>
          <w:szCs w:val="22"/>
        </w:rPr>
        <w:t xml:space="preserve">gdy suma kar umownych naliczonych na podstawie §7 ust. 2 pkt 2-6 przekroczy </w:t>
      </w:r>
      <w:r>
        <w:rPr>
          <w:rFonts w:asciiTheme="minorHAnsi" w:hAnsiTheme="minorHAnsi"/>
          <w:sz w:val="22"/>
          <w:szCs w:val="22"/>
        </w:rPr>
        <w:t>20</w:t>
      </w:r>
      <w:r w:rsidRPr="002733E0">
        <w:rPr>
          <w:rFonts w:asciiTheme="minorHAnsi" w:hAnsiTheme="minorHAnsi"/>
          <w:sz w:val="22"/>
          <w:szCs w:val="22"/>
        </w:rPr>
        <w:t xml:space="preserve">% wartości wynagrodzenia brutto określonego w §6 ust. 1 - w terminie do 30 dni od dnia, kiedy Zamawiający powziął wiadomość o okolicznościach uzasadniających odstąpienie od umowy </w:t>
      </w:r>
      <w:r w:rsidRPr="002733E0">
        <w:rPr>
          <w:rFonts w:asciiTheme="minorHAnsi" w:hAnsiTheme="minorHAnsi"/>
          <w:sz w:val="22"/>
          <w:szCs w:val="22"/>
        </w:rPr>
        <w:br/>
        <w:t>z tej przyczyny.</w:t>
      </w:r>
    </w:p>
    <w:p w14:paraId="396132A2" w14:textId="76E0F58E" w:rsidR="001346EF" w:rsidRPr="00C60827" w:rsidRDefault="001346EF" w:rsidP="008321E2">
      <w:pPr>
        <w:pStyle w:val="Akapitzlist"/>
        <w:numPr>
          <w:ilvl w:val="0"/>
          <w:numId w:val="15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Częściowe odstąpienie od umowy wywołuje skutki na przyszłość. </w:t>
      </w:r>
      <w:r w:rsidR="00856AE0" w:rsidRPr="00C60827">
        <w:rPr>
          <w:rFonts w:asciiTheme="minorHAnsi" w:hAnsiTheme="minorHAnsi"/>
          <w:sz w:val="22"/>
          <w:szCs w:val="22"/>
        </w:rPr>
        <w:t>W przypadku odstąpienia od umowy przez Zamawiającego:</w:t>
      </w:r>
    </w:p>
    <w:p w14:paraId="60E03EB3" w14:textId="52F74D3C" w:rsidR="00B7060D" w:rsidRPr="00C60827" w:rsidRDefault="005A0533" w:rsidP="008321E2">
      <w:pPr>
        <w:numPr>
          <w:ilvl w:val="0"/>
          <w:numId w:val="12"/>
        </w:numPr>
        <w:ind w:hanging="29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i </w:t>
      </w:r>
      <w:r w:rsidR="00616800" w:rsidRPr="00C60827">
        <w:rPr>
          <w:rFonts w:asciiTheme="minorHAnsi" w:hAnsiTheme="minorHAnsi"/>
          <w:sz w:val="22"/>
          <w:szCs w:val="22"/>
        </w:rPr>
        <w:t>Zamawiający zobowiązuj</w:t>
      </w:r>
      <w:r w:rsidRPr="00C60827">
        <w:rPr>
          <w:rFonts w:asciiTheme="minorHAnsi" w:hAnsiTheme="minorHAnsi"/>
          <w:sz w:val="22"/>
          <w:szCs w:val="22"/>
        </w:rPr>
        <w:t>ą</w:t>
      </w:r>
      <w:r w:rsidR="00616800" w:rsidRPr="00C60827">
        <w:rPr>
          <w:rFonts w:asciiTheme="minorHAnsi" w:hAnsiTheme="minorHAnsi"/>
          <w:sz w:val="22"/>
          <w:szCs w:val="22"/>
        </w:rPr>
        <w:t xml:space="preserve"> się do sporządzenia </w:t>
      </w:r>
      <w:r w:rsidR="00B11CDE" w:rsidRPr="00C60827">
        <w:rPr>
          <w:rFonts w:asciiTheme="minorHAnsi" w:hAnsiTheme="minorHAnsi"/>
          <w:sz w:val="22"/>
          <w:szCs w:val="22"/>
        </w:rPr>
        <w:t>p</w:t>
      </w:r>
      <w:r w:rsidRPr="00C60827">
        <w:rPr>
          <w:rFonts w:asciiTheme="minorHAnsi" w:hAnsiTheme="minorHAnsi"/>
          <w:sz w:val="22"/>
          <w:szCs w:val="22"/>
        </w:rPr>
        <w:t>rotokołu, który będzie</w:t>
      </w:r>
      <w:r w:rsidR="00B11CDE" w:rsidRPr="00C60827">
        <w:rPr>
          <w:rFonts w:asciiTheme="minorHAnsi" w:hAnsiTheme="minorHAnsi"/>
          <w:sz w:val="22"/>
          <w:szCs w:val="22"/>
        </w:rPr>
        <w:t xml:space="preserve"> zawiera</w:t>
      </w:r>
      <w:r w:rsidRPr="00C60827">
        <w:rPr>
          <w:rFonts w:asciiTheme="minorHAnsi" w:hAnsiTheme="minorHAnsi"/>
          <w:sz w:val="22"/>
          <w:szCs w:val="22"/>
        </w:rPr>
        <w:t>ł</w:t>
      </w:r>
      <w:r w:rsidR="00B11CDE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o</w:t>
      </w:r>
      <w:r w:rsidR="00616800" w:rsidRPr="00C60827">
        <w:rPr>
          <w:rFonts w:asciiTheme="minorHAnsi" w:hAnsiTheme="minorHAnsi"/>
          <w:sz w:val="22"/>
          <w:szCs w:val="22"/>
        </w:rPr>
        <w:t>pis wykonanych prac do dnia odstąpienia od umowy</w:t>
      </w:r>
      <w:r w:rsidR="00B811CF" w:rsidRPr="00C60827">
        <w:rPr>
          <w:rFonts w:asciiTheme="minorHAnsi" w:hAnsiTheme="minorHAnsi"/>
          <w:sz w:val="22"/>
          <w:szCs w:val="22"/>
        </w:rPr>
        <w:t xml:space="preserve"> wraz z dokonaniem ich oceny pod względem możliwości ich zaakceptowania oraz odbioru przez Zamawiającego</w:t>
      </w:r>
      <w:r w:rsidR="00616800" w:rsidRPr="00C60827">
        <w:rPr>
          <w:rFonts w:asciiTheme="minorHAnsi" w:hAnsiTheme="minorHAnsi"/>
          <w:sz w:val="22"/>
          <w:szCs w:val="22"/>
        </w:rPr>
        <w:t>;</w:t>
      </w:r>
    </w:p>
    <w:p w14:paraId="15D24EAB" w14:textId="1A90A9A2" w:rsidR="00616800" w:rsidRPr="00C60827" w:rsidRDefault="00616800" w:rsidP="008321E2">
      <w:pPr>
        <w:numPr>
          <w:ilvl w:val="0"/>
          <w:numId w:val="12"/>
        </w:numPr>
        <w:ind w:hanging="29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wysokość wynagrodzenia należn</w:t>
      </w:r>
      <w:r w:rsidR="009D4931" w:rsidRPr="00C60827">
        <w:rPr>
          <w:rFonts w:asciiTheme="minorHAnsi" w:hAnsiTheme="minorHAnsi"/>
          <w:sz w:val="22"/>
          <w:szCs w:val="22"/>
        </w:rPr>
        <w:t>a</w:t>
      </w:r>
      <w:r w:rsidRPr="00C60827">
        <w:rPr>
          <w:rFonts w:asciiTheme="minorHAnsi" w:hAnsiTheme="minorHAnsi"/>
          <w:sz w:val="22"/>
          <w:szCs w:val="22"/>
        </w:rPr>
        <w:t xml:space="preserve"> Wykonawcy zostanie ustalona proporcjonalnie na podstawie zakresu prac wykonanych przez niego i zaakceptowanych przez Zamawiającego do dnia odstąpienia od umowy.</w:t>
      </w:r>
    </w:p>
    <w:p w14:paraId="4020B057" w14:textId="2CF41A66" w:rsidR="005A0533" w:rsidRPr="00C60827" w:rsidRDefault="005A0533" w:rsidP="008321E2">
      <w:pPr>
        <w:widowControl w:val="0"/>
        <w:numPr>
          <w:ilvl w:val="0"/>
          <w:numId w:val="15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Oświadczenie Zamawiającego o odstąpieniu od umowy będzie miało formę pisemną i będzie zawierało uzasadnienie. Oświadczenie to może zostać doręczone Wykonawcy listem poleconym</w:t>
      </w:r>
      <w:r w:rsidR="009F07B2" w:rsidRPr="00C60827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 xml:space="preserve">lub osobiście. </w:t>
      </w:r>
    </w:p>
    <w:p w14:paraId="054BE08C" w14:textId="77777777" w:rsidR="009F07B2" w:rsidRPr="00C60827" w:rsidRDefault="009F07B2" w:rsidP="008321E2">
      <w:pPr>
        <w:widowControl w:val="0"/>
        <w:numPr>
          <w:ilvl w:val="0"/>
          <w:numId w:val="15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dniu odstąpienia od umowy na Zamawiającego przechodzą autorskie prawa majątkowe do utworów powstałych do dnia odstąpienia od umowy, w stosunku do których nie nastąpiło jeszcze przejście autorskich praw majątkowych i pokrewnych.</w:t>
      </w:r>
    </w:p>
    <w:p w14:paraId="4119D89D" w14:textId="60CADDB8" w:rsidR="00BA7B8D" w:rsidRPr="00C60827" w:rsidRDefault="002E65C6" w:rsidP="008321E2">
      <w:pPr>
        <w:pStyle w:val="Akapitzlist"/>
        <w:numPr>
          <w:ilvl w:val="0"/>
          <w:numId w:val="15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może wypowiedzieć </w:t>
      </w:r>
      <w:r w:rsidR="009F07B2" w:rsidRPr="00C60827">
        <w:rPr>
          <w:rFonts w:asciiTheme="minorHAnsi" w:hAnsiTheme="minorHAnsi"/>
          <w:sz w:val="22"/>
          <w:szCs w:val="22"/>
        </w:rPr>
        <w:t xml:space="preserve">umowę </w:t>
      </w:r>
      <w:r w:rsidRPr="00C60827">
        <w:rPr>
          <w:rFonts w:asciiTheme="minorHAnsi" w:hAnsiTheme="minorHAnsi"/>
          <w:sz w:val="22"/>
          <w:szCs w:val="22"/>
        </w:rPr>
        <w:t>wyłącznie z ważnych powodów, przez które rozumieć należy zwłokę Zamawiającego w zapłaceniu na rzecz Wykonawcy niespornego wynagrodzenia</w:t>
      </w:r>
      <w:r w:rsidR="00BA7B8D" w:rsidRPr="00C60827">
        <w:rPr>
          <w:rFonts w:asciiTheme="minorHAnsi" w:hAnsiTheme="minorHAnsi"/>
          <w:sz w:val="22"/>
          <w:szCs w:val="22"/>
        </w:rPr>
        <w:t xml:space="preserve">. </w:t>
      </w:r>
    </w:p>
    <w:p w14:paraId="1797E52A" w14:textId="77777777" w:rsidR="00BA7B8D" w:rsidRPr="00C60827" w:rsidRDefault="00BA7B8D" w:rsidP="008C69F0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393F45D7" w14:textId="77777777" w:rsidR="00880C85" w:rsidRPr="00C60827" w:rsidRDefault="00880C85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9</w:t>
      </w:r>
    </w:p>
    <w:p w14:paraId="4B670AD1" w14:textId="77777777" w:rsidR="00880C85" w:rsidRPr="00C60827" w:rsidRDefault="00880C85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Poufność informacji</w:t>
      </w:r>
    </w:p>
    <w:p w14:paraId="56A9A96C" w14:textId="466E1585" w:rsidR="00C95191" w:rsidRPr="00C60827" w:rsidRDefault="00C95191" w:rsidP="00176997">
      <w:pPr>
        <w:pStyle w:val="Akapitzlist"/>
        <w:numPr>
          <w:ilvl w:val="0"/>
          <w:numId w:val="24"/>
        </w:numPr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 dniem podpisania umowy Zamawiający udostępni Wykonawcy odpowiednie materiały źródłowe (z pominięciem ogólnodostępnych), a niezbędne do rozpoczęcia prac przewidzianych umową. W toku postępów prac Zamawiający będzie udostępniał Wykonawcy kolejne materiały źródłowe</w:t>
      </w:r>
      <w:r w:rsidR="00E83977" w:rsidRPr="00C60827">
        <w:rPr>
          <w:rFonts w:asciiTheme="minorHAnsi" w:hAnsiTheme="minorHAnsi"/>
          <w:sz w:val="22"/>
          <w:szCs w:val="22"/>
        </w:rPr>
        <w:t>, niezbędne do wykonania przedmiotu umowy.</w:t>
      </w:r>
    </w:p>
    <w:p w14:paraId="1FAFCB2F" w14:textId="5FF3A321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 zastrzeżeniem postanowienia ust. </w:t>
      </w:r>
      <w:r w:rsidR="00B838F5" w:rsidRPr="00C60827">
        <w:rPr>
          <w:rFonts w:asciiTheme="minorHAnsi" w:hAnsiTheme="minorHAnsi"/>
          <w:sz w:val="22"/>
          <w:szCs w:val="22"/>
        </w:rPr>
        <w:t>3</w:t>
      </w:r>
      <w:r w:rsidRPr="00C60827">
        <w:rPr>
          <w:rFonts w:asciiTheme="minorHAnsi" w:hAnsiTheme="minorHAnsi"/>
          <w:sz w:val="22"/>
          <w:szCs w:val="22"/>
        </w:rPr>
        <w:t xml:space="preserve">, Wykonawca zobowiązuje się do zachowania w poufności wszelkich dotyczących Zamawiającego danych i informacji uzyskanych w jakikolwiek sposób (zamierzony lub przypadkowy) w związku z wykonywaniem umowy, bez względu na sposób </w:t>
      </w:r>
      <w:r w:rsidRPr="00C60827">
        <w:rPr>
          <w:rFonts w:asciiTheme="minorHAnsi" w:hAnsiTheme="minorHAnsi"/>
          <w:sz w:val="22"/>
          <w:szCs w:val="22"/>
        </w:rPr>
        <w:br/>
        <w:t>i formę ich przekazania, nazywanych dalej łącznie „Informacjami Poufnymi”.</w:t>
      </w:r>
    </w:p>
    <w:p w14:paraId="36129A2C" w14:textId="45C665C7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Obowiązku zachowania p</w:t>
      </w:r>
      <w:r w:rsidR="00B838F5" w:rsidRPr="00C60827">
        <w:rPr>
          <w:rFonts w:asciiTheme="minorHAnsi" w:hAnsiTheme="minorHAnsi"/>
          <w:sz w:val="22"/>
          <w:szCs w:val="22"/>
        </w:rPr>
        <w:t>oufności, o którym mowa w ust. 2</w:t>
      </w:r>
      <w:r w:rsidRPr="00C60827">
        <w:rPr>
          <w:rFonts w:asciiTheme="minorHAnsi" w:hAnsiTheme="minorHAnsi"/>
          <w:sz w:val="22"/>
          <w:szCs w:val="22"/>
        </w:rPr>
        <w:t xml:space="preserve">, nie stosuje się do danych </w:t>
      </w:r>
      <w:r w:rsidRPr="00C60827">
        <w:rPr>
          <w:rFonts w:asciiTheme="minorHAnsi" w:hAnsiTheme="minorHAnsi"/>
          <w:sz w:val="22"/>
          <w:szCs w:val="22"/>
        </w:rPr>
        <w:br/>
        <w:t>i informacji:</w:t>
      </w:r>
    </w:p>
    <w:p w14:paraId="02B16A7F" w14:textId="77777777" w:rsidR="00BC5AEB" w:rsidRPr="00C60827" w:rsidRDefault="00BC5AEB" w:rsidP="00176997">
      <w:pPr>
        <w:pStyle w:val="Akapitzlist"/>
        <w:numPr>
          <w:ilvl w:val="0"/>
          <w:numId w:val="25"/>
        </w:numPr>
        <w:ind w:left="851" w:hanging="425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dostępnych publicznie;</w:t>
      </w:r>
    </w:p>
    <w:p w14:paraId="6B4F3BD0" w14:textId="77777777" w:rsidR="00BC5AEB" w:rsidRPr="00C60827" w:rsidRDefault="00BC5AEB" w:rsidP="00176997">
      <w:pPr>
        <w:pStyle w:val="Akapitzlist"/>
        <w:numPr>
          <w:ilvl w:val="0"/>
          <w:numId w:val="25"/>
        </w:numPr>
        <w:ind w:left="851" w:hanging="425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otrzymanych przez Wykonawcę, zgodnie z przepisami prawa powszechnie obowiązującego, </w:t>
      </w:r>
      <w:r w:rsidRPr="00C60827">
        <w:rPr>
          <w:rFonts w:asciiTheme="minorHAnsi" w:hAnsiTheme="minorHAnsi"/>
          <w:sz w:val="22"/>
          <w:szCs w:val="22"/>
        </w:rPr>
        <w:br/>
        <w:t>od osoby trzeciej bez obowiązku zachowania poufności;</w:t>
      </w:r>
    </w:p>
    <w:p w14:paraId="59B684D0" w14:textId="77777777" w:rsidR="00BC5AEB" w:rsidRPr="00C60827" w:rsidRDefault="00BC5AEB" w:rsidP="00176997">
      <w:pPr>
        <w:pStyle w:val="Akapitzlist"/>
        <w:numPr>
          <w:ilvl w:val="0"/>
          <w:numId w:val="25"/>
        </w:numPr>
        <w:ind w:left="851" w:hanging="425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które w momencie ich przekazania przez Zamawiającego były już znane Wykonawcy bez obowiązku zachowania poufności;</w:t>
      </w:r>
    </w:p>
    <w:p w14:paraId="4A11FFD8" w14:textId="77777777" w:rsidR="00BC5AEB" w:rsidRPr="00C60827" w:rsidRDefault="00BC5AEB" w:rsidP="00176997">
      <w:pPr>
        <w:pStyle w:val="Akapitzlist"/>
        <w:numPr>
          <w:ilvl w:val="0"/>
          <w:numId w:val="25"/>
        </w:numPr>
        <w:ind w:left="851" w:hanging="425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stosunku do których Wykonawca uzyskał pisemną zgodę Zamawiającego na ich ujawnienie.</w:t>
      </w:r>
    </w:p>
    <w:p w14:paraId="2F90EAF8" w14:textId="3220B9EC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6592FC57" w14:textId="77777777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zobowiązuje się do:</w:t>
      </w:r>
    </w:p>
    <w:p w14:paraId="52E7840D" w14:textId="77777777" w:rsidR="00BC5AEB" w:rsidRPr="00C60827" w:rsidRDefault="00BC5AEB" w:rsidP="00176997">
      <w:pPr>
        <w:pStyle w:val="Akapitzlist"/>
        <w:numPr>
          <w:ilvl w:val="0"/>
          <w:numId w:val="26"/>
        </w:numPr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dołożenia właściwych starań w celu zabezpieczenia Informacji Poufnych przed ich utratą, zniekształceniem oraz dostępem nieupoważnionych osób trzecich;</w:t>
      </w:r>
    </w:p>
    <w:p w14:paraId="16C1B686" w14:textId="77777777" w:rsidR="00BC5AEB" w:rsidRPr="00C60827" w:rsidRDefault="00BC5AEB" w:rsidP="00176997">
      <w:pPr>
        <w:pStyle w:val="Akapitzlist"/>
        <w:numPr>
          <w:ilvl w:val="0"/>
          <w:numId w:val="26"/>
        </w:numPr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niewykorzystywania Informacji Poufnych w celach innych niż wykonanie umowy.</w:t>
      </w:r>
    </w:p>
    <w:p w14:paraId="2083F751" w14:textId="61A8CB7C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lastRenderedPageBreak/>
        <w:t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01B3A097" w14:textId="3F0621B6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5B18C0C9" w14:textId="77777777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Po wykonaniu umowy oraz w przypadku rozwiązania umowy przez którąkolwiek ze Stron albo odstąpienia od niej,</w:t>
      </w:r>
      <w:r w:rsidRPr="00C60827" w:rsidDel="001007C6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>Wykonawca bezzwłocznie zwróci Zamawiającemu lub komisyjnie zniszczy wszelkie Informacje Poufne.</w:t>
      </w:r>
    </w:p>
    <w:p w14:paraId="69480C9F" w14:textId="5AE12D39" w:rsidR="00BC5AEB" w:rsidRPr="00C60827" w:rsidRDefault="00BC5AE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Ustanowione umową zasady zachowania poufności Informacji Poufnych, jak również przewidziane w umowie kary umowne z tytułu naruszenia zasad zachowania poufności Informacji Poufnych, obowiązują zarówno podczas wykonania umowy, jak i po jej wygaśnięciu do momentu utraty przez te informacje charakteru Informacji Poufnych, </w:t>
      </w:r>
      <w:r w:rsidR="00273A23" w:rsidRPr="00C60827">
        <w:rPr>
          <w:rFonts w:asciiTheme="minorHAnsi" w:hAnsiTheme="minorHAnsi"/>
          <w:sz w:val="22"/>
          <w:szCs w:val="22"/>
        </w:rPr>
        <w:t>co najmniej przez okres 15 lat od dnia wygaśnięcia umowy.</w:t>
      </w:r>
    </w:p>
    <w:p w14:paraId="22918348" w14:textId="750211ED" w:rsidR="00CD041B" w:rsidRPr="00C60827" w:rsidRDefault="00CD041B" w:rsidP="00176997">
      <w:pPr>
        <w:pStyle w:val="Akapitzlist"/>
        <w:numPr>
          <w:ilvl w:val="0"/>
          <w:numId w:val="24"/>
        </w:numPr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skierowania roszczeń wobec Zamawiającego przez podmiot trzeci w związku </w:t>
      </w:r>
      <w:r w:rsidR="00E36900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z ujawnieniem przez Wykonawcę danych, o których mowa w niniejszym paragrafie, Wykonawca zobowiązuje się do wstąpienia w miejsce Zamawiającego w toczący się spór oraz pokrycia wszelkich roszczeń z tego tytułu, kierowanych wobec Zamawiającego. Wykonawca na zasadzie ryzyka jest w równym stopniu odpowiedzialny, jeśli ujawnienie danych nastąpi na skutek działania podmiotów lub osób trzecich, które uzyskały dostęp do tych danych w wyniku działania lub zaniechania Wykonawcy.</w:t>
      </w:r>
    </w:p>
    <w:p w14:paraId="4366359A" w14:textId="77777777" w:rsidR="007C2A54" w:rsidRPr="00C60827" w:rsidRDefault="007C2A54" w:rsidP="0094794C">
      <w:pPr>
        <w:rPr>
          <w:rFonts w:asciiTheme="minorHAnsi" w:hAnsiTheme="minorHAnsi"/>
          <w:b/>
          <w:sz w:val="22"/>
          <w:szCs w:val="22"/>
        </w:rPr>
      </w:pPr>
    </w:p>
    <w:p w14:paraId="4323239F" w14:textId="77777777" w:rsidR="00557D38" w:rsidRPr="00C60827" w:rsidRDefault="00557D38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1</w:t>
      </w:r>
      <w:r w:rsidR="008C69F0" w:rsidRPr="00C60827">
        <w:rPr>
          <w:rFonts w:asciiTheme="minorHAnsi" w:hAnsiTheme="minorHAnsi"/>
          <w:b/>
          <w:sz w:val="22"/>
          <w:szCs w:val="22"/>
        </w:rPr>
        <w:t>0</w:t>
      </w:r>
    </w:p>
    <w:p w14:paraId="361A59F6" w14:textId="77777777" w:rsidR="00C07E16" w:rsidRPr="00F974B4" w:rsidRDefault="00C07E16" w:rsidP="00F974B4">
      <w:pPr>
        <w:jc w:val="center"/>
        <w:rPr>
          <w:rFonts w:asciiTheme="minorHAnsi" w:hAnsiTheme="minorHAnsi"/>
          <w:b/>
          <w:sz w:val="22"/>
          <w:szCs w:val="22"/>
        </w:rPr>
      </w:pPr>
      <w:r w:rsidRPr="00F974B4">
        <w:rPr>
          <w:rFonts w:asciiTheme="minorHAnsi" w:hAnsiTheme="minorHAnsi"/>
          <w:b/>
          <w:sz w:val="22"/>
          <w:szCs w:val="22"/>
        </w:rPr>
        <w:t>Ochrona danych osobowych</w:t>
      </w:r>
    </w:p>
    <w:p w14:paraId="10C7D069" w14:textId="77777777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Zamawiający, jako Administrator, zgodnie z treścią art. 28 Rozporządzenia Parlamentu Europejskiego i Rady z dnia 26 kwietnia 2016 r w sprawie ochrony osób fizycznych w związku z przetwarzaniem danych osobowych i w sprawie swobodnego przepływu takich danych oraz uchylenia dyrektywy 95/46/WE (Dz.Urz.UE.L Nr 119, str. 1), zwane dalej „RODO”, powierza Wykonawcy, jako Podmiotowi przetwarzającemu czynności związane z przetwarzaniem danych osobowych. </w:t>
      </w:r>
    </w:p>
    <w:p w14:paraId="5C92F428" w14:textId="77777777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Wykonawca zobowiązuje się do przetwarzania powierzonych przez Zamawiającego danych osobowych zgodnie z przepisami prawa powszechnie obowiązującego o ochronie danych osobowych, w szczególności z RODO. </w:t>
      </w:r>
    </w:p>
    <w:p w14:paraId="0CAD7C39" w14:textId="77777777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Wykonawca oświadcza, że zna powszechnie obowiązujące przepisy prawa o ochronie danych osobowych. </w:t>
      </w:r>
    </w:p>
    <w:p w14:paraId="38B1EBE1" w14:textId="77777777" w:rsidR="00F974B4" w:rsidRPr="00C60827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będzie przetwarzał, powierzone na podstawie niniejszej umowy dane osobowe zgodnie z zakresem określonym w </w:t>
      </w:r>
      <w:r w:rsidRPr="00F974B4">
        <w:rPr>
          <w:rFonts w:asciiTheme="minorHAnsi" w:hAnsiTheme="minorHAnsi"/>
          <w:sz w:val="22"/>
          <w:szCs w:val="22"/>
        </w:rPr>
        <w:t>załączniku nr 5 do umowy</w:t>
      </w:r>
      <w:r w:rsidRPr="00C60827">
        <w:rPr>
          <w:rFonts w:asciiTheme="minorHAnsi" w:hAnsiTheme="minorHAnsi"/>
          <w:sz w:val="22"/>
          <w:szCs w:val="22"/>
        </w:rPr>
        <w:t>.</w:t>
      </w:r>
    </w:p>
    <w:p w14:paraId="1CB2F17B" w14:textId="77777777" w:rsidR="00F974B4" w:rsidRPr="00C60827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Powierzone przez Zamawiającego dane osobowe będą przetwarzane przez Wykonawcę wyłącznie w celu realizacji umowy.</w:t>
      </w:r>
    </w:p>
    <w:p w14:paraId="0E6F4121" w14:textId="0EA1C88E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Wykonawca zobowiązuje się, przy przetwarzaniu powierzonych danych osobowych, do ich zabezpieczenia poprzez stosowanie odpowiednich środków technicznych i organizacyjnych zapewniających adekwatny stopień bezpieczeństwa odpowiadający ryzyku związanym </w:t>
      </w:r>
      <w:r>
        <w:rPr>
          <w:rFonts w:asciiTheme="minorHAnsi" w:hAnsiTheme="minorHAnsi"/>
          <w:sz w:val="22"/>
          <w:szCs w:val="22"/>
        </w:rPr>
        <w:br/>
      </w:r>
      <w:r w:rsidRPr="00F974B4">
        <w:rPr>
          <w:rFonts w:asciiTheme="minorHAnsi" w:hAnsiTheme="minorHAnsi"/>
          <w:sz w:val="22"/>
          <w:szCs w:val="22"/>
        </w:rPr>
        <w:t xml:space="preserve">z przetwarzaniem danych osobowych, </w:t>
      </w:r>
      <w:r w:rsidRPr="00F974B4">
        <w:rPr>
          <w:rFonts w:asciiTheme="minorHAnsi" w:hAnsiTheme="minorHAnsi"/>
          <w:b/>
          <w:i/>
          <w:sz w:val="22"/>
          <w:szCs w:val="22"/>
        </w:rPr>
        <w:t>w szczególności zgodnie z art. 32 RODO</w:t>
      </w:r>
      <w:r w:rsidRPr="00F974B4">
        <w:rPr>
          <w:rFonts w:asciiTheme="minorHAnsi" w:hAnsiTheme="minorHAnsi"/>
          <w:sz w:val="22"/>
          <w:szCs w:val="22"/>
        </w:rPr>
        <w:t>.</w:t>
      </w:r>
    </w:p>
    <w:p w14:paraId="5D224263" w14:textId="77777777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zobowiązuje się dołożyć należytej staranności przy przetwarzaniu powierzonych danych osobowych.</w:t>
      </w:r>
    </w:p>
    <w:p w14:paraId="0659C109" w14:textId="2D746D99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lastRenderedPageBreak/>
        <w:t>Wykonawca dopuści do przetwarzania danych osobowych wyłącznie osoby posiadające stosowne imienne upoważnienia do przetwarzania danych osobowych. W tym celu Zamawiający upoważnia Wykonawcę do wystawiania i odwoływania imiennych upoważnień do przetwarzania danych osobowych oraz prowadzenia ewidencji tych osób. Wzór upoważnienia do przetwarzania danych osobowych  stanowi załącznik nr</w:t>
      </w:r>
      <w:r>
        <w:rPr>
          <w:rFonts w:asciiTheme="minorHAnsi" w:hAnsiTheme="minorHAnsi"/>
          <w:sz w:val="22"/>
          <w:szCs w:val="22"/>
        </w:rPr>
        <w:t xml:space="preserve"> 3</w:t>
      </w:r>
      <w:r w:rsidRPr="00F974B4">
        <w:rPr>
          <w:rFonts w:asciiTheme="minorHAnsi" w:hAnsiTheme="minorHAnsi"/>
          <w:sz w:val="22"/>
          <w:szCs w:val="22"/>
        </w:rPr>
        <w:t xml:space="preserve"> do umowy, natomiast wzór odwołania upoważnienia do przetwarzania danych osobowych  stanowi załącznik nr </w:t>
      </w:r>
      <w:r>
        <w:rPr>
          <w:rFonts w:asciiTheme="minorHAnsi" w:hAnsiTheme="minorHAnsi"/>
          <w:sz w:val="22"/>
          <w:szCs w:val="22"/>
        </w:rPr>
        <w:t xml:space="preserve">4 </w:t>
      </w:r>
      <w:r w:rsidRPr="00F974B4">
        <w:rPr>
          <w:rFonts w:asciiTheme="minorHAnsi" w:hAnsiTheme="minorHAnsi"/>
          <w:sz w:val="22"/>
          <w:szCs w:val="22"/>
        </w:rPr>
        <w:t>do umowy.</w:t>
      </w:r>
    </w:p>
    <w:p w14:paraId="3C4F2D6B" w14:textId="77777777" w:rsidR="00F974B4" w:rsidRPr="00F974B4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zobowiąże do zachowania w tajemnicy przetwarzanych danych osoby, które upoważni do przetwarzania tych danych w celu realizacji niniejszej umowy, zarówno w trakcie zatrudnienia ich u Wykonawcy, jak i po jego ustaniu.</w:t>
      </w:r>
    </w:p>
    <w:p w14:paraId="6B2E7336" w14:textId="77777777" w:rsidR="00F974B4" w:rsidRPr="00C60827" w:rsidRDefault="00F974B4" w:rsidP="00F974B4">
      <w:pPr>
        <w:numPr>
          <w:ilvl w:val="0"/>
          <w:numId w:val="36"/>
        </w:numPr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po zakończeniu realizacji niniejszej umowy usuwa wszelkie dane osobowe w terminie 14 dni od daty wygaśnięcia umowy oraz usuwa wszelkie ich istniejące kopie. </w:t>
      </w:r>
    </w:p>
    <w:p w14:paraId="1DC99B7C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zobowiązuje się udzielić wsparcia Zamawiającemu w zakresie wywiązywania się z obowiązku realizacji praw osoby, której dane dotyczą, w szczególności o których mowa w rozdziale III RODO.</w:t>
      </w:r>
    </w:p>
    <w:p w14:paraId="5A5E9E44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 przypadku stwierdzenia naruszenia ochrony danych osobowych, w szczególności, o którym mowa w art. 4 pkt 12 RODO, Wykonawca zobowiązuje się do bezzwłocznego poinformowania Zamawiającego, w formie pisemnej oraz dodatkowo na adres mailowy do korespondencji wskazany w niniejszej umowie, o tym fakcie w okresie do 24 godzin, wskazując okoliczności i zakres naruszenia.</w:t>
      </w:r>
    </w:p>
    <w:p w14:paraId="7AEA75B5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wyraża zgodę i zobowiązuje się umożliwić kontrolowanie przez Zamawiającego, osoby i podmioty upoważnione przez Zamawiającego oraz inne uprawnione podmioty,</w:t>
      </w:r>
      <w:r w:rsidRPr="00F974B4">
        <w:rPr>
          <w:rFonts w:asciiTheme="minorHAnsi" w:hAnsiTheme="minorHAnsi"/>
          <w:bCs/>
          <w:sz w:val="22"/>
          <w:szCs w:val="22"/>
        </w:rPr>
        <w:t xml:space="preserve"> czy przetwarzanie powierzonych danych osobowych odbywa się zgodnie z niniejszą umową, przepisami powszechnie obowiązującymi, w tym w szczególności z RODO,</w:t>
      </w:r>
      <w:r w:rsidRPr="00F974B4">
        <w:rPr>
          <w:rFonts w:asciiTheme="minorHAnsi" w:hAnsiTheme="minorHAnsi"/>
          <w:sz w:val="22"/>
          <w:szCs w:val="22"/>
        </w:rPr>
        <w:t xml:space="preserve"> w zakresie, w jakim ewentualne naruszenie tych przepisów mogłoby prowadzić do ponoszenia odpowiedzialności przez Zamawiającego, a w szczególności zagrażało bezpieczeństwu powierzonych danych lub naruszało prawa osób trzecich.</w:t>
      </w:r>
    </w:p>
    <w:p w14:paraId="0FB2AD3F" w14:textId="0DF388AB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Kontrola, o której mowa w ust. 13 będzie realizowana w godzinach pracy Wykonawcy. </w:t>
      </w:r>
      <w:r>
        <w:rPr>
          <w:rFonts w:asciiTheme="minorHAnsi" w:hAnsiTheme="minorHAnsi"/>
          <w:sz w:val="22"/>
          <w:szCs w:val="22"/>
        </w:rPr>
        <w:br/>
      </w:r>
      <w:r w:rsidRPr="00F974B4">
        <w:rPr>
          <w:rFonts w:asciiTheme="minorHAnsi" w:hAnsiTheme="minorHAnsi"/>
          <w:sz w:val="22"/>
          <w:szCs w:val="22"/>
        </w:rPr>
        <w:t>O planowanej kontroli Zamawiający powiadomi Wykonawcę pisemnie na co najmniej 5 dni przed jej rozpoczęciem. Z przeprowadzonej kontroli Zamawiający może sporządzić zalecenia pokontrolne.</w:t>
      </w:r>
    </w:p>
    <w:p w14:paraId="54AD138A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jest zobowiązany do zastosowania się do zaleceń pokontrolnych we wskazanym przez Zamawiającego terminie.</w:t>
      </w:r>
    </w:p>
    <w:p w14:paraId="0ED3842E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Jeżeli Wykonawca realizując umowę zleci podwykonawcom prace, w trakcie których będą przetwarzane dane osobowe, odpowiednio powierzy im, za zgodą Zamawiającego, w drodze umowy zawartej na piśmie, przetwarzanie tych danych na warunkach zgodnych z postanowieniami niniejszej umowy. W przypadku zlecenia prac podwykonawcom, Wykonawca odpowiada za szkody, jakie powstaną wobec Zamawiającego lub osób trzecich na skutek przetwarzania przez podwykonawców danych osobowych niezgodnie z niniejszą umową lub przepisami prawa powszechnie obowiązującego.</w:t>
      </w:r>
    </w:p>
    <w:p w14:paraId="63829387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jest odpowiedzialny za udostępnienie lub wykorzystanie danych osobowych niezgodnie z treścią umowy, a w szczególności za udostępnienie powierzonych do przetwarzania danych osobowych osobom nieupoważnionym.</w:t>
      </w:r>
    </w:p>
    <w:p w14:paraId="23629270" w14:textId="5D5135AC" w:rsidR="00F974B4" w:rsidRPr="00F974B4" w:rsidRDefault="00F974B4" w:rsidP="00AC7F9F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bCs/>
          <w:color w:val="000000"/>
          <w:sz w:val="22"/>
          <w:szCs w:val="22"/>
        </w:rPr>
        <w:t xml:space="preserve"> </w:t>
      </w:r>
      <w:r w:rsidRPr="00F974B4">
        <w:rPr>
          <w:rFonts w:asciiTheme="minorHAnsi" w:hAnsiTheme="minorHAnsi"/>
          <w:bCs/>
          <w:sz w:val="22"/>
          <w:szCs w:val="22"/>
        </w:rPr>
        <w:t xml:space="preserve">W przypadku naruszenia przez Wykonawcę zasad przetwarzania danych osobowych, jakie określono w umowie (w tym odnośnie złożonych oświadczeń), w przepisach powszechnie obowiązujących, w tym w szczególności w RODO, lub odpowiednich aktach wykonawczych </w:t>
      </w:r>
      <w:r w:rsidRPr="00F974B4">
        <w:rPr>
          <w:rFonts w:asciiTheme="minorHAnsi" w:hAnsiTheme="minorHAnsi"/>
          <w:bCs/>
          <w:sz w:val="22"/>
          <w:szCs w:val="22"/>
        </w:rPr>
        <w:br/>
        <w:t>i poniesienia w związku z tym przez Zamawiającego jakiejkolwiek szkody, Wykonawca jest zobowiązany do pokrycia pełnej szkody Zamawiającego. Pod pojęciem szkody należy rozumieć szkodę rzeczywistą („</w:t>
      </w:r>
      <w:r w:rsidRPr="00F974B4">
        <w:rPr>
          <w:rFonts w:asciiTheme="minorHAnsi" w:hAnsiTheme="minorHAnsi"/>
          <w:bCs/>
          <w:i/>
          <w:sz w:val="22"/>
          <w:szCs w:val="22"/>
        </w:rPr>
        <w:t>damnum emergens</w:t>
      </w:r>
      <w:r w:rsidRPr="00F974B4">
        <w:rPr>
          <w:rFonts w:asciiTheme="minorHAnsi" w:hAnsiTheme="minorHAnsi"/>
          <w:bCs/>
          <w:sz w:val="22"/>
          <w:szCs w:val="22"/>
        </w:rPr>
        <w:t>”) oraz utracone korzyści („</w:t>
      </w:r>
      <w:r w:rsidRPr="00F974B4">
        <w:rPr>
          <w:rFonts w:asciiTheme="minorHAnsi" w:hAnsiTheme="minorHAnsi"/>
          <w:bCs/>
          <w:i/>
          <w:sz w:val="22"/>
          <w:szCs w:val="22"/>
        </w:rPr>
        <w:t>lucrum cessans</w:t>
      </w:r>
      <w:r w:rsidRPr="00F974B4">
        <w:rPr>
          <w:rFonts w:asciiTheme="minorHAnsi" w:hAnsiTheme="minorHAnsi"/>
          <w:bCs/>
          <w:sz w:val="22"/>
          <w:szCs w:val="22"/>
        </w:rPr>
        <w:t xml:space="preserve">”). </w:t>
      </w:r>
      <w:r w:rsidRPr="00F974B4">
        <w:rPr>
          <w:rFonts w:asciiTheme="minorHAnsi" w:hAnsiTheme="minorHAnsi"/>
          <w:sz w:val="22"/>
          <w:szCs w:val="22"/>
        </w:rPr>
        <w:t xml:space="preserve">Wykonawca zobowiązuje się do niezwłocznego poinformowania Zamawiającego, w formie pisemnej oraz dodatkowo na adres mailowy do korespondencji wskazany w niniejszej umowie, o jakimkolwiek postępowaniu, w szczególności administracyjnym lub sądowym, dotyczącym przetwarzania przez </w:t>
      </w:r>
      <w:r w:rsidRPr="00F974B4">
        <w:rPr>
          <w:rFonts w:asciiTheme="minorHAnsi" w:hAnsiTheme="minorHAnsi"/>
          <w:sz w:val="22"/>
          <w:szCs w:val="22"/>
        </w:rPr>
        <w:lastRenderedPageBreak/>
        <w:t>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u Wykonawcy tych danych osobowych, w szczególności prowadzonych przez inspektorów upoważnionych przez organ nadzorczy.</w:t>
      </w:r>
    </w:p>
    <w:p w14:paraId="179897D9" w14:textId="0F84F808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Zamawiający powierza Wykonawcy realizację obowiązku informacyjnego wobec osoby której dane dotyczą. Sposób wykonania tego obowiązku zostanie ustalony przez Wykonawcę z Zamawiającym.</w:t>
      </w:r>
    </w:p>
    <w:p w14:paraId="54062C68" w14:textId="7B2BF7A3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Wykonawca zapewni w okresie obowiązywania umowy pełną ochronę danych osobowych oraz zgodność ze wszelkimi obecnymi oraz przyszłymi przepisami prawa dotyczącymi ochrony danych osobowych i prywatności.</w:t>
      </w:r>
    </w:p>
    <w:p w14:paraId="0BE2840D" w14:textId="77777777" w:rsidR="00F974B4" w:rsidRPr="00F974B4" w:rsidRDefault="00F974B4" w:rsidP="00F974B4">
      <w:pPr>
        <w:numPr>
          <w:ilvl w:val="0"/>
          <w:numId w:val="36"/>
        </w:numPr>
        <w:ind w:left="284" w:hanging="426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>W przypadku zmiany przepisów prawa lub wydania przez odpowiednie organy nowych wytycznych lub interpretacji dotyczących stosowania przepisów dotyczących ochrony i przetwarzania danych osobowych, Wykonawca zobowiązuje się do ich stosowania, a Zamawiający dopuszcza zmiany sposobu realizacji umowy lub zmiany zakresu świadczeń wykonawcy wymuszone takimi zmianami prawa.</w:t>
      </w:r>
    </w:p>
    <w:p w14:paraId="5C554DB7" w14:textId="77777777" w:rsidR="00F974B4" w:rsidRPr="00F974B4" w:rsidRDefault="00F974B4" w:rsidP="00F974B4">
      <w:pPr>
        <w:rPr>
          <w:rFonts w:asciiTheme="minorHAnsi" w:hAnsiTheme="minorHAnsi"/>
          <w:b/>
          <w:sz w:val="22"/>
          <w:szCs w:val="22"/>
        </w:rPr>
      </w:pPr>
    </w:p>
    <w:p w14:paraId="279F12DD" w14:textId="77777777" w:rsidR="00C07E16" w:rsidRPr="00C60827" w:rsidRDefault="00C07E16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11</w:t>
      </w:r>
    </w:p>
    <w:p w14:paraId="1CA3655B" w14:textId="77777777" w:rsidR="00557D38" w:rsidRPr="00C60827" w:rsidRDefault="00557D38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Kontrola realizacji przedmiotu umowy</w:t>
      </w:r>
    </w:p>
    <w:p w14:paraId="437408F5" w14:textId="77777777" w:rsidR="003101F8" w:rsidRPr="00C60827" w:rsidRDefault="003101F8" w:rsidP="00291AF4">
      <w:pPr>
        <w:pStyle w:val="Akapitzlist"/>
        <w:numPr>
          <w:ilvl w:val="6"/>
          <w:numId w:val="18"/>
        </w:numPr>
        <w:tabs>
          <w:tab w:val="clear" w:pos="5040"/>
          <w:tab w:val="num" w:pos="4680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zobowiązuje się poddać kontroli prowadzonej przez Zamawiającego, a także wskazanego przez Zamawiającego audytora oraz inne uprawnione podmioty, w zakresie prawidłowości wykonywania niniejszej umowy.</w:t>
      </w:r>
    </w:p>
    <w:p w14:paraId="558881FC" w14:textId="551E3329" w:rsidR="003101F8" w:rsidRPr="00C60827" w:rsidRDefault="003101F8" w:rsidP="00291AF4">
      <w:pPr>
        <w:pStyle w:val="Akapitzlist"/>
        <w:numPr>
          <w:ilvl w:val="6"/>
          <w:numId w:val="18"/>
        </w:numPr>
        <w:tabs>
          <w:tab w:val="clear" w:pos="5040"/>
          <w:tab w:val="num" w:pos="4680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zapewni Zamawiającemu, a także wskazanemu przez Zamawiającego audytorowi oraz innym uprawnionym podmiotom pełny wgląd we wszystkie dokumenty związane z wykonywaniem um</w:t>
      </w:r>
      <w:r w:rsidR="00C9319D" w:rsidRPr="00C60827">
        <w:rPr>
          <w:rFonts w:asciiTheme="minorHAnsi" w:hAnsiTheme="minorHAnsi"/>
          <w:sz w:val="22"/>
          <w:szCs w:val="22"/>
        </w:rPr>
        <w:t xml:space="preserve">owy, w tym dokumenty finansowe </w:t>
      </w:r>
      <w:r w:rsidRPr="00C60827">
        <w:rPr>
          <w:rFonts w:asciiTheme="minorHAnsi" w:hAnsiTheme="minorHAnsi"/>
          <w:sz w:val="22"/>
          <w:szCs w:val="22"/>
        </w:rPr>
        <w:t>oraz pozostałe dokumenty</w:t>
      </w:r>
      <w:r w:rsidR="007855A8" w:rsidRPr="00C60827">
        <w:rPr>
          <w:rFonts w:asciiTheme="minorHAnsi" w:hAnsiTheme="minorHAnsi"/>
          <w:sz w:val="22"/>
          <w:szCs w:val="22"/>
        </w:rPr>
        <w:t xml:space="preserve"> (również elektroniczne)</w:t>
      </w:r>
      <w:r w:rsidRPr="00C60827">
        <w:rPr>
          <w:rFonts w:asciiTheme="minorHAnsi" w:hAnsiTheme="minorHAnsi"/>
          <w:sz w:val="22"/>
          <w:szCs w:val="22"/>
        </w:rPr>
        <w:t xml:space="preserve"> związane z wykonywaniem umowy.</w:t>
      </w:r>
    </w:p>
    <w:p w14:paraId="6E214A9F" w14:textId="60C812E9" w:rsidR="006B36DD" w:rsidRPr="00C60827" w:rsidRDefault="003101F8" w:rsidP="00291AF4">
      <w:pPr>
        <w:pStyle w:val="Akapitzlist"/>
        <w:numPr>
          <w:ilvl w:val="6"/>
          <w:numId w:val="18"/>
        </w:numPr>
        <w:tabs>
          <w:tab w:val="clear" w:pos="5040"/>
          <w:tab w:val="num" w:pos="4680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Prawo kontroli przysługuje Zamawiającemu, a także wskazanemu przez Zamawiającego audytorowi oraz innym uprawnionym podmiotom zarówno w siedzibie Wykonawcy jak </w:t>
      </w:r>
      <w:r w:rsidR="00F974B4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 xml:space="preserve">i w miejscu wykonywania umowy lub innym miejscu związanym z wykonywaniem umowy, </w:t>
      </w:r>
      <w:r w:rsidR="00291AF4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w dowolnym terminie do 31 grudnia 2028 r.</w:t>
      </w:r>
      <w:r w:rsidR="007855A8" w:rsidRPr="00C60827">
        <w:rPr>
          <w:rFonts w:asciiTheme="minorHAnsi" w:hAnsiTheme="minorHAnsi"/>
          <w:sz w:val="22"/>
          <w:szCs w:val="22"/>
        </w:rPr>
        <w:t xml:space="preserve"> o ile wytyczne lub przepisy prawa nie przewidują dłuższego okresu.</w:t>
      </w:r>
    </w:p>
    <w:p w14:paraId="0B4D41C2" w14:textId="751F00EE" w:rsidR="006B36DD" w:rsidRPr="00C60827" w:rsidRDefault="006B36DD" w:rsidP="00291AF4">
      <w:pPr>
        <w:pStyle w:val="Akapitzlist"/>
        <w:numPr>
          <w:ilvl w:val="6"/>
          <w:numId w:val="18"/>
        </w:numPr>
        <w:tabs>
          <w:tab w:val="clear" w:pos="5040"/>
          <w:tab w:val="num" w:pos="4680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Terminy poszczególnych działań w ramach kontroli zostaną ustalone wspólnie pomiędzy Zamawiającym a Wykonawcą. W przypadku braku możliwości wspólnego ustalenia terminów, zostaną one wyznaczone przez Zamawiającego. </w:t>
      </w:r>
    </w:p>
    <w:p w14:paraId="6F99403B" w14:textId="77777777" w:rsidR="00B86E88" w:rsidRPr="00C60827" w:rsidRDefault="00B86E88" w:rsidP="00291AF4">
      <w:pPr>
        <w:pStyle w:val="Akapitzlist"/>
        <w:numPr>
          <w:ilvl w:val="6"/>
          <w:numId w:val="18"/>
        </w:numPr>
        <w:tabs>
          <w:tab w:val="clear" w:pos="5040"/>
          <w:tab w:val="num" w:pos="142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Na żądanie Zamawiającego, a także wskazanego przez Zamawiającego audytora lub innego uprawnionego podmiotu, Wykonawca zobowiązuje się do udzielenia bezzwłocznie pełnej informacji o zamówieniu do 31 grudnia 2028 r., w przypadku konieczności przedłużenia powyższego terminu, Zamawiający lub wskazany przez Zamawiającego audytor lub inny uprawniony podmiot, powiadomi o tym pisemnie Wykonawcę przed upływem tego terminu.</w:t>
      </w:r>
    </w:p>
    <w:p w14:paraId="3EF06CCE" w14:textId="7A75257D" w:rsidR="000B6398" w:rsidRPr="00C60827" w:rsidRDefault="000B6398" w:rsidP="00291AF4">
      <w:pPr>
        <w:pStyle w:val="Akapitzlist"/>
        <w:numPr>
          <w:ilvl w:val="6"/>
          <w:numId w:val="18"/>
        </w:numPr>
        <w:tabs>
          <w:tab w:val="clear" w:pos="5040"/>
          <w:tab w:val="num" w:pos="4680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 przypadku kontroli, o której mowa w ust. 1, Wykonawca jest zobowiązany, co najmniej do:</w:t>
      </w:r>
    </w:p>
    <w:p w14:paraId="288AE158" w14:textId="5E9AE359" w:rsidR="000B6398" w:rsidRPr="00291AF4" w:rsidRDefault="000B6398" w:rsidP="00176997">
      <w:pPr>
        <w:pStyle w:val="Akapitzlist"/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291AF4">
        <w:rPr>
          <w:rFonts w:asciiTheme="minorHAnsi" w:hAnsiTheme="minorHAnsi"/>
          <w:sz w:val="22"/>
          <w:szCs w:val="22"/>
        </w:rPr>
        <w:t>udzielenia kontrolującym wyczerpujących wyjaśnień;</w:t>
      </w:r>
    </w:p>
    <w:p w14:paraId="72F3C3E2" w14:textId="36B79144" w:rsidR="000B6398" w:rsidRPr="00C60827" w:rsidRDefault="000B6398" w:rsidP="00176997">
      <w:pPr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przekazywania kontrolującym wszelkich dostępnych informacji związanych z realizacją </w:t>
      </w:r>
      <w:r w:rsidR="00F974B4">
        <w:rPr>
          <w:rFonts w:asciiTheme="minorHAnsi" w:hAnsiTheme="minorHAnsi"/>
          <w:sz w:val="22"/>
          <w:szCs w:val="22"/>
        </w:rPr>
        <w:t>u</w:t>
      </w:r>
      <w:r w:rsidRPr="00C60827">
        <w:rPr>
          <w:rFonts w:asciiTheme="minorHAnsi" w:hAnsiTheme="minorHAnsi"/>
          <w:sz w:val="22"/>
          <w:szCs w:val="22"/>
        </w:rPr>
        <w:t>mowy;</w:t>
      </w:r>
    </w:p>
    <w:p w14:paraId="0CAEA9EB" w14:textId="77777777" w:rsidR="000B6398" w:rsidRPr="00C60827" w:rsidRDefault="000B6398" w:rsidP="00176997">
      <w:pPr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udostępnienia rutynowo wykonywanych raportów i dokumentów, oraz wszelkiej powstałej </w:t>
      </w:r>
      <w:r w:rsidRPr="00C60827">
        <w:rPr>
          <w:rFonts w:asciiTheme="minorHAnsi" w:hAnsiTheme="minorHAnsi"/>
          <w:sz w:val="22"/>
          <w:szCs w:val="22"/>
        </w:rPr>
        <w:br/>
        <w:t>w czasie trwania Umowy dokumentacji;</w:t>
      </w:r>
    </w:p>
    <w:p w14:paraId="23B956BE" w14:textId="490F23E5" w:rsidR="000B6398" w:rsidRPr="00C60827" w:rsidRDefault="000B6398" w:rsidP="00176997">
      <w:pPr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przeprowadzania wskazanych przez kontrolujących operacji i prac mających na celu wykazanie prawidłowoś</w:t>
      </w:r>
      <w:r w:rsidR="00291AF4">
        <w:rPr>
          <w:rFonts w:asciiTheme="minorHAnsi" w:hAnsiTheme="minorHAnsi"/>
          <w:sz w:val="22"/>
          <w:szCs w:val="22"/>
        </w:rPr>
        <w:t>ć przebiegu procesu realizacji u</w:t>
      </w:r>
      <w:r w:rsidRPr="00C60827">
        <w:rPr>
          <w:rFonts w:asciiTheme="minorHAnsi" w:hAnsiTheme="minorHAnsi"/>
          <w:sz w:val="22"/>
          <w:szCs w:val="22"/>
        </w:rPr>
        <w:t>mowy;</w:t>
      </w:r>
    </w:p>
    <w:p w14:paraId="18417D9C" w14:textId="77777777" w:rsidR="000B6398" w:rsidRPr="00C60827" w:rsidRDefault="000B6398" w:rsidP="00176997">
      <w:pPr>
        <w:numPr>
          <w:ilvl w:val="0"/>
          <w:numId w:val="31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 udostępnia kontrolującym wgląd w dokumenty związane z realizacją Umowy, jak również wgląd w inne dokumenty, o ile jest to konieczne do stwierdzenia kwalifikowalności wydatków, w tym dokumenty finansowe oraz dokumenty elektroniczne przez cały okres ich przechowywania. </w:t>
      </w:r>
    </w:p>
    <w:p w14:paraId="213E2F4B" w14:textId="77777777" w:rsidR="00021288" w:rsidRPr="00C60827" w:rsidRDefault="006B36DD" w:rsidP="00291AF4">
      <w:pPr>
        <w:pStyle w:val="Akapitzlist"/>
        <w:numPr>
          <w:ilvl w:val="6"/>
          <w:numId w:val="18"/>
        </w:numPr>
        <w:tabs>
          <w:tab w:val="clear" w:pos="5040"/>
          <w:tab w:val="num" w:pos="142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lastRenderedPageBreak/>
        <w:t>Zamawiający oświadcza, że wskaże do przeprowadzenia kontroli osoby lub podmioty zewnętrzne, które złożą oświadczenie o obowiązku zachowania poufności informacji oraz danych, do których będą miały dostęp w związku z wykonywanymi pracami</w:t>
      </w:r>
      <w:r w:rsidR="000B6398" w:rsidRPr="00C60827">
        <w:rPr>
          <w:rFonts w:asciiTheme="minorHAnsi" w:hAnsiTheme="minorHAnsi"/>
          <w:sz w:val="22"/>
          <w:szCs w:val="22"/>
        </w:rPr>
        <w:t>.</w:t>
      </w:r>
    </w:p>
    <w:p w14:paraId="6CA690A1" w14:textId="18528F75" w:rsidR="003101F8" w:rsidRPr="00C60827" w:rsidRDefault="002E65C6" w:rsidP="00291AF4">
      <w:pPr>
        <w:pStyle w:val="Akapitzlist"/>
        <w:numPr>
          <w:ilvl w:val="6"/>
          <w:numId w:val="18"/>
        </w:numPr>
        <w:tabs>
          <w:tab w:val="clear" w:pos="5040"/>
          <w:tab w:val="num" w:pos="142"/>
        </w:tabs>
        <w:ind w:left="426" w:hanging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stwierdzenia przez Zamawiającego lub wskazanego przez Zamawiającego audytora lub inny uprawniony podmiot, że Wykonawca wykonuje umowę lub jej część w sposób sprzeczny z umową lub w realizowanych pracach nie stosuje się do zapisów umowy, Zamawiający </w:t>
      </w:r>
      <w:r w:rsidR="000B6398" w:rsidRPr="00C60827">
        <w:rPr>
          <w:rFonts w:asciiTheme="minorHAnsi" w:hAnsiTheme="minorHAnsi"/>
          <w:sz w:val="22"/>
          <w:szCs w:val="22"/>
        </w:rPr>
        <w:t xml:space="preserve">lub wskazany przez Zamawiającego audytor lub inny uprawniony podmiot </w:t>
      </w:r>
      <w:r w:rsidRPr="00C60827">
        <w:rPr>
          <w:rFonts w:asciiTheme="minorHAnsi" w:hAnsiTheme="minorHAnsi"/>
          <w:sz w:val="22"/>
          <w:szCs w:val="22"/>
        </w:rPr>
        <w:t xml:space="preserve">wezwie Wykonawcę do zmiany sposobu wykonania umowy i usunięcia uchybień lub złożenia wyjaśnień w terminie określonym w wezwaniu pod rygorem odstąpienia od umowy. Obowiązku wezwania do usunięcia uchybień nie stosuje się w sytuacjach, w których z uwagi na charakter danego uchybienia nie można go usunąć lub wymagane było jego natychmiastowe usunięcie. Wezwanie jest niezależne od wezwania, o którym mowa </w:t>
      </w:r>
      <w:r w:rsidR="0059323D" w:rsidRPr="00C60827">
        <w:rPr>
          <w:rFonts w:asciiTheme="minorHAnsi" w:hAnsiTheme="minorHAnsi"/>
          <w:sz w:val="22"/>
          <w:szCs w:val="22"/>
        </w:rPr>
        <w:t xml:space="preserve">w §8 ust. 1 pkt </w:t>
      </w:r>
      <w:r w:rsidR="00206292" w:rsidRPr="00C60827">
        <w:rPr>
          <w:rFonts w:asciiTheme="minorHAnsi" w:hAnsiTheme="minorHAnsi"/>
          <w:sz w:val="22"/>
          <w:szCs w:val="22"/>
        </w:rPr>
        <w:t>4</w:t>
      </w:r>
      <w:r w:rsidR="00FB49A9" w:rsidRPr="00C60827">
        <w:rPr>
          <w:rFonts w:asciiTheme="minorHAnsi" w:hAnsiTheme="minorHAnsi"/>
          <w:sz w:val="22"/>
          <w:szCs w:val="22"/>
        </w:rPr>
        <w:t>,</w:t>
      </w:r>
      <w:r w:rsidRPr="00C60827">
        <w:rPr>
          <w:rFonts w:asciiTheme="minorHAnsi" w:hAnsiTheme="minorHAnsi"/>
          <w:sz w:val="22"/>
          <w:szCs w:val="22"/>
        </w:rPr>
        <w:t xml:space="preserve"> jednakże w zakresie odstąpienia może stanowić podstawę odstąpienia.</w:t>
      </w:r>
    </w:p>
    <w:p w14:paraId="4D0761EE" w14:textId="77777777" w:rsidR="004A7032" w:rsidRPr="00C60827" w:rsidRDefault="004A7032" w:rsidP="008C69F0">
      <w:pPr>
        <w:rPr>
          <w:rFonts w:asciiTheme="minorHAnsi" w:hAnsiTheme="minorHAnsi"/>
          <w:b/>
          <w:sz w:val="22"/>
          <w:szCs w:val="22"/>
        </w:rPr>
      </w:pPr>
    </w:p>
    <w:p w14:paraId="2F44C19A" w14:textId="77777777" w:rsidR="00557D38" w:rsidRPr="00C60827" w:rsidRDefault="00557D38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1</w:t>
      </w:r>
      <w:r w:rsidR="00C07E16" w:rsidRPr="00C60827">
        <w:rPr>
          <w:rFonts w:asciiTheme="minorHAnsi" w:hAnsiTheme="minorHAnsi"/>
          <w:b/>
          <w:sz w:val="22"/>
          <w:szCs w:val="22"/>
        </w:rPr>
        <w:t>2</w:t>
      </w:r>
    </w:p>
    <w:p w14:paraId="7BC3F820" w14:textId="77777777" w:rsidR="00557D38" w:rsidRPr="00C60827" w:rsidRDefault="00557D38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Dokumentacja i ewidencja</w:t>
      </w:r>
    </w:p>
    <w:p w14:paraId="2812D2E5" w14:textId="4F877BE4" w:rsidR="003101F8" w:rsidRPr="00C60827" w:rsidRDefault="003101F8" w:rsidP="00291AF4">
      <w:pPr>
        <w:pStyle w:val="Akapitzlist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zobowiązuje się do prowadzenia wszelkiej dokumentacji, w tym dokumentacji księgowej oraz kadrowej, związanej z wykonywaniem umowy.</w:t>
      </w:r>
    </w:p>
    <w:p w14:paraId="701037FD" w14:textId="77777777" w:rsidR="0006412E" w:rsidRPr="00C60827" w:rsidRDefault="0006412E" w:rsidP="00291AF4">
      <w:pPr>
        <w:numPr>
          <w:ilvl w:val="0"/>
          <w:numId w:val="22"/>
        </w:numPr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będzie prowadzić wyodrębnioną ewidencję księgową dotyczącą wykonywania umowy zgodnie z obowiązującymi przepisami prawa. </w:t>
      </w:r>
    </w:p>
    <w:p w14:paraId="75316AFD" w14:textId="2A72FCF6" w:rsidR="003101F8" w:rsidRPr="00C60827" w:rsidRDefault="003101F8" w:rsidP="00291AF4">
      <w:pPr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Wykonawca zobowiązuje się do przechowywania w formie papierowej i elektronicznej, dla celów dowodowych, wszelkiej dokumentacji związanej z wykonywaniem umowy do 31 grudnia 2028 r., z zastrzeżeniem ust. </w:t>
      </w:r>
      <w:r w:rsidR="008E5CA9" w:rsidRPr="00C60827">
        <w:rPr>
          <w:rFonts w:asciiTheme="minorHAnsi" w:hAnsiTheme="minorHAnsi"/>
          <w:sz w:val="22"/>
          <w:szCs w:val="22"/>
        </w:rPr>
        <w:t>5</w:t>
      </w:r>
      <w:r w:rsidRPr="00C60827">
        <w:rPr>
          <w:rFonts w:asciiTheme="minorHAnsi" w:hAnsiTheme="minorHAnsi"/>
          <w:sz w:val="22"/>
          <w:szCs w:val="22"/>
        </w:rPr>
        <w:t xml:space="preserve">. </w:t>
      </w:r>
    </w:p>
    <w:p w14:paraId="03E256E9" w14:textId="3F6C3112" w:rsidR="003101F8" w:rsidRPr="00C60827" w:rsidRDefault="003101F8" w:rsidP="00291AF4">
      <w:pPr>
        <w:pStyle w:val="Akapitzlist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zobowiązuje się informować bezzwłocznie Zamawiającego o miejscu przechowywania dokumentacji określonej w ust.1.</w:t>
      </w:r>
    </w:p>
    <w:p w14:paraId="1D2CEACF" w14:textId="14AB9317" w:rsidR="003101F8" w:rsidRPr="00C60827" w:rsidRDefault="003101F8" w:rsidP="00291AF4">
      <w:pPr>
        <w:pStyle w:val="Akapitzlist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konieczności przedłużenia terminu, o którym mowa w ust. </w:t>
      </w:r>
      <w:r w:rsidR="008E5CA9" w:rsidRPr="00C60827">
        <w:rPr>
          <w:rFonts w:asciiTheme="minorHAnsi" w:hAnsiTheme="minorHAnsi"/>
          <w:sz w:val="22"/>
          <w:szCs w:val="22"/>
        </w:rPr>
        <w:t>3</w:t>
      </w:r>
      <w:r w:rsidRPr="00C60827">
        <w:rPr>
          <w:rFonts w:asciiTheme="minorHAnsi" w:hAnsiTheme="minorHAnsi"/>
          <w:sz w:val="22"/>
          <w:szCs w:val="22"/>
        </w:rPr>
        <w:t xml:space="preserve">, Zamawiający powiadomi o tym pisemnie Wykonawcę przed jego upływem. </w:t>
      </w:r>
    </w:p>
    <w:p w14:paraId="5F38C996" w14:textId="424680E6" w:rsidR="003101F8" w:rsidRPr="00C60827" w:rsidRDefault="003101F8" w:rsidP="00291AF4">
      <w:pPr>
        <w:pStyle w:val="Akapitzlist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Postanowienie, o którym mowa w ust. </w:t>
      </w:r>
      <w:r w:rsidR="008E5CA9" w:rsidRPr="00C60827">
        <w:rPr>
          <w:rFonts w:asciiTheme="minorHAnsi" w:hAnsiTheme="minorHAnsi"/>
          <w:sz w:val="22"/>
          <w:szCs w:val="22"/>
        </w:rPr>
        <w:t>5</w:t>
      </w:r>
      <w:r w:rsidRPr="00C60827">
        <w:rPr>
          <w:rFonts w:asciiTheme="minorHAnsi" w:hAnsiTheme="minorHAnsi"/>
          <w:sz w:val="22"/>
          <w:szCs w:val="22"/>
        </w:rPr>
        <w:t>, oznacza konieczność przedłużenia okresu przechowywania dokumentacji do wskazanego w powiadomieniu terminu.</w:t>
      </w:r>
    </w:p>
    <w:p w14:paraId="209A56C9" w14:textId="1C6C4638" w:rsidR="003101F8" w:rsidRPr="00C60827" w:rsidRDefault="003101F8" w:rsidP="00291AF4">
      <w:pPr>
        <w:pStyle w:val="Akapitzlist"/>
        <w:numPr>
          <w:ilvl w:val="0"/>
          <w:numId w:val="2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Wykonawcy nie przysługuje dodatkowe wynagrodzenie z tytułu przechowywania dokumentacji związanej z wykonywaniem umowy.</w:t>
      </w:r>
    </w:p>
    <w:p w14:paraId="00CE891F" w14:textId="77777777" w:rsidR="00291AF4" w:rsidRDefault="00291AF4" w:rsidP="008C69F0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0D096155" w14:textId="77777777" w:rsidR="00557D38" w:rsidRPr="00C60827" w:rsidRDefault="00557D38" w:rsidP="008C69F0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C60827">
        <w:rPr>
          <w:rFonts w:asciiTheme="minorHAnsi" w:hAnsiTheme="minorHAnsi"/>
          <w:b/>
          <w:bCs/>
          <w:sz w:val="22"/>
          <w:szCs w:val="22"/>
        </w:rPr>
        <w:t>§ 1</w:t>
      </w:r>
      <w:r w:rsidR="00C07E16" w:rsidRPr="00C60827">
        <w:rPr>
          <w:rFonts w:asciiTheme="minorHAnsi" w:hAnsiTheme="minorHAnsi"/>
          <w:b/>
          <w:bCs/>
          <w:sz w:val="22"/>
          <w:szCs w:val="22"/>
        </w:rPr>
        <w:t>3</w:t>
      </w:r>
    </w:p>
    <w:p w14:paraId="3BE7BB5E" w14:textId="77777777" w:rsidR="00557D38" w:rsidRPr="00C60827" w:rsidRDefault="00557D38" w:rsidP="00291AF4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Zasady wizualizacji</w:t>
      </w:r>
    </w:p>
    <w:p w14:paraId="440BD58C" w14:textId="61CC56CC" w:rsidR="00EF7A5F" w:rsidRPr="00C60827" w:rsidRDefault="00EF7A5F" w:rsidP="00291AF4">
      <w:pPr>
        <w:pStyle w:val="Akapitzlist"/>
        <w:numPr>
          <w:ilvl w:val="6"/>
          <w:numId w:val="15"/>
        </w:numPr>
        <w:tabs>
          <w:tab w:val="clear" w:pos="2520"/>
          <w:tab w:val="num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zobowiązany jest informować, że wykonywanie prac objętych umową jest finansowane z udziałem środków pochodzących z Unii Europejskiej zgodnie z:</w:t>
      </w:r>
    </w:p>
    <w:p w14:paraId="16531224" w14:textId="557BA91E" w:rsidR="009D45DE" w:rsidRPr="00C60827" w:rsidRDefault="00EF7A5F" w:rsidP="00176997">
      <w:pPr>
        <w:numPr>
          <w:ilvl w:val="0"/>
          <w:numId w:val="30"/>
        </w:numPr>
        <w:ind w:left="851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Rozporządzeniem Komisji (WE) ustanawiającym szczegółowe zasady wykonania rozporządzenia Rady (WE) nr 1303/2013 ustanawiającego przepisy ogólne dotyczące m.in. Europejskiego Funduszu Rozwoju Regionalnego,</w:t>
      </w:r>
      <w:r w:rsidR="00114ED0" w:rsidRPr="00C60827">
        <w:rPr>
          <w:rFonts w:asciiTheme="minorHAnsi" w:hAnsiTheme="minorHAnsi"/>
          <w:sz w:val="22"/>
          <w:szCs w:val="22"/>
        </w:rPr>
        <w:t xml:space="preserve"> </w:t>
      </w:r>
      <w:r w:rsidR="00B76F6D" w:rsidRPr="00C60827">
        <w:rPr>
          <w:rFonts w:asciiTheme="minorHAnsi" w:hAnsiTheme="minorHAnsi"/>
          <w:sz w:val="22"/>
          <w:szCs w:val="22"/>
        </w:rPr>
        <w:t>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uchylającym rozporządzenie Rady (WE) nr 1083/2006 (Dz. U. UE. L.2013.347);</w:t>
      </w:r>
    </w:p>
    <w:p w14:paraId="0FFA76BE" w14:textId="77777777" w:rsidR="00114ED0" w:rsidRPr="00C60827" w:rsidRDefault="00114ED0" w:rsidP="00176997">
      <w:pPr>
        <w:numPr>
          <w:ilvl w:val="0"/>
          <w:numId w:val="30"/>
        </w:numPr>
        <w:ind w:left="851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Wytycznych Ministra Infrastruktury i Rozwoju z dnia 30 kwietnia 2015 r. w zakresie informacji i promocji programów operacyjnych polityki spójności na lata 2014-2020;</w:t>
      </w:r>
    </w:p>
    <w:p w14:paraId="16AA0542" w14:textId="68D74149" w:rsidR="00114ED0" w:rsidRPr="00C60827" w:rsidRDefault="00114ED0" w:rsidP="00176997">
      <w:pPr>
        <w:numPr>
          <w:ilvl w:val="0"/>
          <w:numId w:val="30"/>
        </w:numPr>
        <w:tabs>
          <w:tab w:val="num" w:pos="1560"/>
        </w:tabs>
        <w:autoSpaceDE w:val="0"/>
        <w:autoSpaceDN w:val="0"/>
        <w:adjustRightInd w:val="0"/>
        <w:ind w:left="851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Podręczniku wnioskodawcy i beneficjenta programów polityki spójności 2014-2020 </w:t>
      </w:r>
      <w:r w:rsidRPr="00C60827">
        <w:rPr>
          <w:rFonts w:asciiTheme="minorHAnsi" w:hAnsiTheme="minorHAnsi"/>
          <w:sz w:val="22"/>
          <w:szCs w:val="22"/>
        </w:rPr>
        <w:br/>
        <w:t xml:space="preserve">w zakresie informacji i promocji z dnia 14 czerwca 2016 r., dostępnym pod adresem </w:t>
      </w:r>
      <w:hyperlink r:id="rId8" w:history="1">
        <w:r w:rsidRPr="00C60827">
          <w:rPr>
            <w:rStyle w:val="Hipercze"/>
            <w:rFonts w:asciiTheme="minorHAnsi" w:hAnsiTheme="minorHAnsi"/>
            <w:bCs/>
            <w:color w:val="auto"/>
            <w:sz w:val="22"/>
            <w:szCs w:val="22"/>
            <w:lang w:eastAsia="ar-SA"/>
          </w:rPr>
          <w:t>www.funduszeeuropejskie.gov.pl</w:t>
        </w:r>
      </w:hyperlink>
    </w:p>
    <w:p w14:paraId="66BC3640" w14:textId="31F778A3" w:rsidR="00114ED0" w:rsidRPr="00C60827" w:rsidRDefault="00EF7A5F" w:rsidP="00291AF4">
      <w:pPr>
        <w:pStyle w:val="Akapitzlist"/>
        <w:numPr>
          <w:ilvl w:val="6"/>
          <w:numId w:val="15"/>
        </w:numPr>
        <w:tabs>
          <w:tab w:val="clear" w:pos="2520"/>
          <w:tab w:val="num" w:pos="308"/>
          <w:tab w:val="left" w:pos="426"/>
        </w:tabs>
        <w:ind w:left="322" w:hanging="322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zobowiązany jest do umieszczania logo PO</w:t>
      </w:r>
      <w:r w:rsidR="00521E5F" w:rsidRPr="00C60827">
        <w:rPr>
          <w:rFonts w:asciiTheme="minorHAnsi" w:hAnsiTheme="minorHAnsi"/>
          <w:sz w:val="22"/>
          <w:szCs w:val="22"/>
        </w:rPr>
        <w:t xml:space="preserve"> WER</w:t>
      </w:r>
      <w:r w:rsidRPr="00C60827">
        <w:rPr>
          <w:rFonts w:asciiTheme="minorHAnsi" w:hAnsiTheme="minorHAnsi"/>
          <w:sz w:val="22"/>
          <w:szCs w:val="22"/>
        </w:rPr>
        <w:t xml:space="preserve">, </w:t>
      </w:r>
      <w:r w:rsidR="00114ED0" w:rsidRPr="00C60827">
        <w:rPr>
          <w:rFonts w:asciiTheme="minorHAnsi" w:hAnsiTheme="minorHAnsi"/>
          <w:sz w:val="22"/>
          <w:szCs w:val="22"/>
        </w:rPr>
        <w:t xml:space="preserve">RP, </w:t>
      </w:r>
      <w:r w:rsidRPr="00C60827">
        <w:rPr>
          <w:rFonts w:asciiTheme="minorHAnsi" w:hAnsiTheme="minorHAnsi"/>
          <w:sz w:val="22"/>
          <w:szCs w:val="22"/>
        </w:rPr>
        <w:t>PARP</w:t>
      </w:r>
      <w:r w:rsidR="00114ED0" w:rsidRPr="00C60827">
        <w:rPr>
          <w:rFonts w:asciiTheme="minorHAnsi" w:hAnsiTheme="minorHAnsi"/>
          <w:sz w:val="22"/>
          <w:szCs w:val="22"/>
        </w:rPr>
        <w:t xml:space="preserve">, UE dla trybu wydruku </w:t>
      </w:r>
      <w:r w:rsidR="00114ED0" w:rsidRPr="00C60827">
        <w:rPr>
          <w:rFonts w:asciiTheme="minorHAnsi" w:hAnsiTheme="minorHAnsi"/>
          <w:sz w:val="22"/>
          <w:szCs w:val="22"/>
        </w:rPr>
        <w:br/>
        <w:t xml:space="preserve">w kolorze bądź logo: PO WER, PARP, UE dla trybu wydruku monochromatycznego, w szczególności </w:t>
      </w:r>
      <w:r w:rsidR="00114ED0" w:rsidRPr="00C60827">
        <w:rPr>
          <w:rFonts w:asciiTheme="minorHAnsi" w:hAnsiTheme="minorHAnsi"/>
          <w:sz w:val="22"/>
          <w:szCs w:val="22"/>
        </w:rPr>
        <w:lastRenderedPageBreak/>
        <w:t xml:space="preserve">na materiałach dotyczących realizacji przedmiotu umowy oraz na oficjalnej korespondencji bezpośrednio związanej z realizacją przedmiotu umowy. </w:t>
      </w:r>
    </w:p>
    <w:p w14:paraId="518786D2" w14:textId="574BF9AF" w:rsidR="00114ED0" w:rsidRPr="00C60827" w:rsidRDefault="00114ED0" w:rsidP="00291AF4">
      <w:pPr>
        <w:pStyle w:val="Akapitzlist"/>
        <w:numPr>
          <w:ilvl w:val="6"/>
          <w:numId w:val="15"/>
        </w:numPr>
        <w:tabs>
          <w:tab w:val="clear" w:pos="2520"/>
          <w:tab w:val="num" w:pos="284"/>
          <w:tab w:val="left" w:pos="426"/>
        </w:tabs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nie może umieszczać innych logo na dokumentach i materiałach dotyczących realizacji przedmiotu niniejszej umowy, poza wskazanymi w ust. 2</w:t>
      </w:r>
    </w:p>
    <w:p w14:paraId="5766AB5C" w14:textId="77777777" w:rsidR="00EF7A5F" w:rsidRPr="00C60827" w:rsidRDefault="00EF7A5F" w:rsidP="00291AF4">
      <w:pPr>
        <w:pStyle w:val="Akapitzlist"/>
        <w:numPr>
          <w:ilvl w:val="6"/>
          <w:numId w:val="15"/>
        </w:numPr>
        <w:tabs>
          <w:tab w:val="clear" w:pos="2520"/>
          <w:tab w:val="num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Wykonawca nie będzie wykorzystywać realizowanych w ramach umowy działań do promowania własnej firmy.</w:t>
      </w:r>
    </w:p>
    <w:p w14:paraId="74F3A39F" w14:textId="77777777" w:rsidR="0016094F" w:rsidRPr="00C60827" w:rsidRDefault="0016094F" w:rsidP="008C69F0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8845BD0" w14:textId="4E65F59C" w:rsidR="00F92D73" w:rsidRPr="00C60827" w:rsidRDefault="00F92D73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§1</w:t>
      </w:r>
      <w:r w:rsidR="001F15BB" w:rsidRPr="00C60827">
        <w:rPr>
          <w:rFonts w:asciiTheme="minorHAnsi" w:hAnsiTheme="minorHAnsi"/>
          <w:b/>
          <w:sz w:val="22"/>
          <w:szCs w:val="22"/>
        </w:rPr>
        <w:t>4</w:t>
      </w:r>
    </w:p>
    <w:p w14:paraId="18C31F0B" w14:textId="77777777" w:rsidR="00F92D73" w:rsidRPr="00C60827" w:rsidRDefault="00F92D73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Zmiany umowy</w:t>
      </w:r>
    </w:p>
    <w:p w14:paraId="108AB2BB" w14:textId="4E0354FD" w:rsidR="00EF7A5F" w:rsidRPr="00F974B4" w:rsidRDefault="00EF7A5F" w:rsidP="00176997">
      <w:pPr>
        <w:pStyle w:val="Akapitzlist"/>
        <w:numPr>
          <w:ilvl w:val="6"/>
          <w:numId w:val="28"/>
        </w:numPr>
        <w:tabs>
          <w:tab w:val="clear" w:pos="2520"/>
          <w:tab w:val="num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Wszelkie zmiany treści umowy</w:t>
      </w:r>
      <w:r w:rsidR="00835814" w:rsidRPr="00C60827">
        <w:rPr>
          <w:rFonts w:asciiTheme="minorHAnsi" w:hAnsiTheme="minorHAnsi"/>
          <w:sz w:val="22"/>
          <w:szCs w:val="22"/>
        </w:rPr>
        <w:t xml:space="preserve">, za wyjątkiem zmian adresowych oraz osób wskazanych zgodnie z </w:t>
      </w:r>
      <w:r w:rsidR="00835814" w:rsidRPr="00F974B4">
        <w:rPr>
          <w:rFonts w:asciiTheme="minorHAnsi" w:hAnsiTheme="minorHAnsi"/>
          <w:sz w:val="22"/>
          <w:szCs w:val="22"/>
        </w:rPr>
        <w:t>§15 ust. 2</w:t>
      </w:r>
      <w:r w:rsidR="00F974B4" w:rsidRPr="00F974B4">
        <w:rPr>
          <w:rFonts w:asciiTheme="minorHAnsi" w:hAnsiTheme="minorHAnsi"/>
          <w:sz w:val="22"/>
          <w:szCs w:val="22"/>
        </w:rPr>
        <w:t xml:space="preserve">, </w:t>
      </w:r>
      <w:r w:rsidR="00835814" w:rsidRPr="00F974B4">
        <w:rPr>
          <w:rFonts w:asciiTheme="minorHAnsi" w:hAnsiTheme="minorHAnsi"/>
          <w:bCs/>
          <w:sz w:val="22"/>
          <w:szCs w:val="22"/>
        </w:rPr>
        <w:t xml:space="preserve"> </w:t>
      </w:r>
      <w:r w:rsidRPr="00F974B4">
        <w:rPr>
          <w:rFonts w:asciiTheme="minorHAnsi" w:hAnsiTheme="minorHAnsi"/>
          <w:sz w:val="22"/>
          <w:szCs w:val="22"/>
        </w:rPr>
        <w:t>wymagają formy pisemnego aneksu pod rygorem nieważności.</w:t>
      </w:r>
    </w:p>
    <w:p w14:paraId="33F75938" w14:textId="5C2FDDF2" w:rsidR="00EF7A5F" w:rsidRPr="00F974B4" w:rsidRDefault="00EF7A5F" w:rsidP="00176997">
      <w:pPr>
        <w:pStyle w:val="Akapitzlist"/>
        <w:numPr>
          <w:ilvl w:val="6"/>
          <w:numId w:val="28"/>
        </w:numPr>
        <w:tabs>
          <w:tab w:val="clear" w:pos="2520"/>
          <w:tab w:val="num" w:pos="284"/>
        </w:tabs>
        <w:ind w:left="284" w:hanging="284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Działając w oparciu o art. 144 ust. 1 pkt 1 ustawy Pzp, Zamawiający </w:t>
      </w:r>
      <w:r w:rsidR="00F974B4" w:rsidRPr="00F974B4">
        <w:rPr>
          <w:rFonts w:asciiTheme="minorHAnsi" w:hAnsiTheme="minorHAnsi"/>
          <w:sz w:val="22"/>
          <w:szCs w:val="22"/>
        </w:rPr>
        <w:t xml:space="preserve">przewiduje dokonanie  następujących </w:t>
      </w:r>
      <w:r w:rsidRPr="00F974B4">
        <w:rPr>
          <w:rFonts w:asciiTheme="minorHAnsi" w:hAnsiTheme="minorHAnsi"/>
          <w:sz w:val="22"/>
          <w:szCs w:val="22"/>
        </w:rPr>
        <w:t xml:space="preserve"> zmian umowy:</w:t>
      </w:r>
    </w:p>
    <w:p w14:paraId="09FCD476" w14:textId="00F29EBA" w:rsidR="009F07B2" w:rsidRPr="00C60827" w:rsidRDefault="00EF7A5F" w:rsidP="00291AF4">
      <w:pPr>
        <w:ind w:left="709" w:hanging="425"/>
        <w:rPr>
          <w:rFonts w:asciiTheme="minorHAnsi" w:hAnsiTheme="minorHAnsi"/>
          <w:sz w:val="22"/>
          <w:szCs w:val="22"/>
        </w:rPr>
      </w:pPr>
      <w:r w:rsidRPr="00F974B4">
        <w:rPr>
          <w:rFonts w:asciiTheme="minorHAnsi" w:hAnsiTheme="minorHAnsi"/>
          <w:sz w:val="22"/>
          <w:szCs w:val="22"/>
        </w:rPr>
        <w:t xml:space="preserve">1) </w:t>
      </w:r>
      <w:r w:rsidR="009F07B2" w:rsidRPr="00F974B4">
        <w:rPr>
          <w:rFonts w:asciiTheme="minorHAnsi" w:hAnsiTheme="minorHAnsi"/>
          <w:sz w:val="22"/>
          <w:szCs w:val="22"/>
        </w:rPr>
        <w:t xml:space="preserve"> </w:t>
      </w:r>
      <w:r w:rsidR="00291AF4" w:rsidRPr="00F974B4">
        <w:rPr>
          <w:rFonts w:asciiTheme="minorHAnsi" w:hAnsiTheme="minorHAnsi"/>
          <w:sz w:val="22"/>
          <w:szCs w:val="22"/>
        </w:rPr>
        <w:t xml:space="preserve"> </w:t>
      </w:r>
      <w:r w:rsidR="009F07B2" w:rsidRPr="00F974B4">
        <w:rPr>
          <w:rFonts w:asciiTheme="minorHAnsi" w:hAnsiTheme="minorHAnsi"/>
          <w:sz w:val="22"/>
          <w:szCs w:val="22"/>
        </w:rPr>
        <w:t xml:space="preserve">nastąpi zmiana powszechnie obowiązujących przepisów (w </w:t>
      </w:r>
      <w:r w:rsidR="009F07B2" w:rsidRPr="00F974B4">
        <w:rPr>
          <w:rFonts w:asciiTheme="minorHAnsi" w:hAnsiTheme="minorHAnsi"/>
          <w:sz w:val="22"/>
          <w:szCs w:val="22"/>
        </w:rPr>
        <w:t>stosunku do obowiązujących na</w:t>
      </w:r>
      <w:r w:rsidR="009F07B2" w:rsidRPr="00C60827">
        <w:rPr>
          <w:rFonts w:asciiTheme="minorHAnsi" w:hAnsiTheme="minorHAnsi"/>
          <w:sz w:val="22"/>
          <w:szCs w:val="22"/>
        </w:rPr>
        <w:t xml:space="preserve"> chwile zawarcia umowy) w zakresie dotyczącym: zmian prawa podatkowego, w tym stawek podatku, ustawy z dnia 9 listopada 2000 r. o utworzeniu Polskiej Agencji Rozwoju Przedsiębiorczości (Dz. U. z 201</w:t>
      </w:r>
      <w:r w:rsidR="00AA4F5B" w:rsidRPr="00C60827">
        <w:rPr>
          <w:rFonts w:asciiTheme="minorHAnsi" w:hAnsiTheme="minorHAnsi"/>
          <w:sz w:val="22"/>
          <w:szCs w:val="22"/>
        </w:rPr>
        <w:t>9</w:t>
      </w:r>
      <w:r w:rsidR="009F07B2" w:rsidRPr="00C60827">
        <w:rPr>
          <w:rFonts w:asciiTheme="minorHAnsi" w:hAnsiTheme="minorHAnsi"/>
          <w:sz w:val="22"/>
          <w:szCs w:val="22"/>
        </w:rPr>
        <w:t xml:space="preserve"> r. poz. </w:t>
      </w:r>
      <w:r w:rsidR="00AA4F5B" w:rsidRPr="00C60827">
        <w:rPr>
          <w:rFonts w:asciiTheme="minorHAnsi" w:hAnsiTheme="minorHAnsi"/>
          <w:sz w:val="22"/>
          <w:szCs w:val="22"/>
        </w:rPr>
        <w:t>3</w:t>
      </w:r>
      <w:r w:rsidR="009F07B2" w:rsidRPr="00C60827">
        <w:rPr>
          <w:rFonts w:asciiTheme="minorHAnsi" w:hAnsiTheme="minorHAnsi"/>
          <w:sz w:val="22"/>
          <w:szCs w:val="22"/>
        </w:rPr>
        <w:t>10</w:t>
      </w:r>
      <w:r w:rsidR="00291AF4">
        <w:rPr>
          <w:rFonts w:asciiTheme="minorHAnsi" w:hAnsiTheme="minorHAnsi"/>
          <w:sz w:val="22"/>
          <w:szCs w:val="22"/>
        </w:rPr>
        <w:t xml:space="preserve"> ze zm</w:t>
      </w:r>
      <w:r w:rsidR="009F07B2" w:rsidRPr="00C60827">
        <w:rPr>
          <w:rFonts w:asciiTheme="minorHAnsi" w:hAnsiTheme="minorHAnsi"/>
          <w:sz w:val="22"/>
          <w:szCs w:val="22"/>
        </w:rPr>
        <w:t xml:space="preserve">.), ustawy Pzp, </w:t>
      </w:r>
      <w:r w:rsidR="009F07B2" w:rsidRPr="00C60827">
        <w:rPr>
          <w:rFonts w:asciiTheme="minorHAnsi" w:eastAsia="Calibri" w:hAnsiTheme="minorHAnsi"/>
          <w:sz w:val="22"/>
          <w:szCs w:val="22"/>
          <w:lang w:eastAsia="en-US"/>
        </w:rPr>
        <w:t xml:space="preserve">ustawy z dnia 3 marca 2018 r. r. Prawo przedsiębiorców (Dz.U. z 2018 r. poz. 646 ze zm.), </w:t>
      </w:r>
      <w:r w:rsidR="009F07B2" w:rsidRPr="00C60827">
        <w:rPr>
          <w:rFonts w:asciiTheme="minorHAnsi" w:hAnsiTheme="minorHAnsi"/>
          <w:sz w:val="22"/>
          <w:szCs w:val="22"/>
        </w:rPr>
        <w:t xml:space="preserve">ustawy z dnia 27 sierpnia 2009 r. o finansach publicznych </w:t>
      </w:r>
      <w:r w:rsidR="009F07B2" w:rsidRPr="00C60827">
        <w:rPr>
          <w:rFonts w:asciiTheme="minorHAnsi" w:eastAsia="Calibri" w:hAnsiTheme="minorHAnsi"/>
          <w:sz w:val="22"/>
          <w:szCs w:val="22"/>
          <w:lang w:eastAsia="en-US"/>
        </w:rPr>
        <w:t xml:space="preserve"> (Dz.U. z 201</w:t>
      </w:r>
      <w:r w:rsidR="002069DC">
        <w:rPr>
          <w:rFonts w:asciiTheme="minorHAnsi" w:eastAsia="Calibri" w:hAnsiTheme="minorHAnsi"/>
          <w:sz w:val="22"/>
          <w:szCs w:val="22"/>
          <w:lang w:eastAsia="en-US"/>
        </w:rPr>
        <w:t>9</w:t>
      </w:r>
      <w:r w:rsidR="009F07B2" w:rsidRPr="00C60827">
        <w:rPr>
          <w:rFonts w:asciiTheme="minorHAnsi" w:eastAsia="Calibri" w:hAnsiTheme="minorHAnsi"/>
          <w:sz w:val="22"/>
          <w:szCs w:val="22"/>
          <w:lang w:eastAsia="en-US"/>
        </w:rPr>
        <w:t xml:space="preserve"> r. poz. </w:t>
      </w:r>
      <w:r w:rsidR="002069DC">
        <w:rPr>
          <w:rFonts w:asciiTheme="minorHAnsi" w:eastAsia="Calibri" w:hAnsiTheme="minorHAnsi"/>
          <w:sz w:val="22"/>
          <w:szCs w:val="22"/>
          <w:lang w:eastAsia="en-US"/>
        </w:rPr>
        <w:t>869</w:t>
      </w:r>
      <w:r w:rsidR="009F07B2" w:rsidRPr="00C60827">
        <w:rPr>
          <w:rFonts w:asciiTheme="minorHAnsi" w:eastAsia="Calibri" w:hAnsiTheme="minorHAnsi"/>
          <w:sz w:val="22"/>
          <w:szCs w:val="22"/>
          <w:lang w:eastAsia="en-US"/>
        </w:rPr>
        <w:t>)</w:t>
      </w:r>
      <w:r w:rsidR="00842F49">
        <w:rPr>
          <w:rFonts w:asciiTheme="minorHAnsi" w:hAnsiTheme="minorHAnsi"/>
          <w:sz w:val="22"/>
          <w:szCs w:val="22"/>
        </w:rPr>
        <w:t xml:space="preserve">. </w:t>
      </w:r>
      <w:r w:rsidR="009F07B2" w:rsidRPr="00C60827">
        <w:rPr>
          <w:rFonts w:asciiTheme="minorHAnsi" w:hAnsiTheme="minorHAnsi"/>
          <w:sz w:val="22"/>
          <w:szCs w:val="22"/>
        </w:rPr>
        <w:t xml:space="preserve"> Zmiana regulacji określonych w zdaniu poprzednim musi wywierać bezpośredni wpływ na realizację przedmiotu umowy </w:t>
      </w:r>
      <w:r w:rsidR="009F07B2" w:rsidRPr="00C60827">
        <w:rPr>
          <w:rFonts w:asciiTheme="minorHAnsi" w:hAnsiTheme="minorHAnsi"/>
          <w:sz w:val="22"/>
          <w:szCs w:val="22"/>
        </w:rPr>
        <w:t>i może prowadzić do modyfikacji wyłącznie tych zapisów umowy, do których się odnosi, nie może prowadzić do zwiększenia wynagrodzenia Wykonawcy;</w:t>
      </w:r>
    </w:p>
    <w:p w14:paraId="1DC70DBD" w14:textId="11AA32B0" w:rsidR="00D41E87" w:rsidRPr="00C60827" w:rsidRDefault="00D41E87" w:rsidP="00176997">
      <w:pPr>
        <w:pStyle w:val="Akapitzlist"/>
        <w:widowControl w:val="0"/>
        <w:numPr>
          <w:ilvl w:val="1"/>
          <w:numId w:val="28"/>
        </w:numPr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gdy konieczność wprowadzenia zmian będzie następstwem zmian w umowach zawartych pomiędzy Zamawiającym a inną niż Wykonawca stroną, w tym instytucjami nadzorującymi wdrażanie Programu Operacyjnego Wiedza, Edukacja, Rozwój lub zmian wytycznych dotyczących Programu Operacyjnego Wiedza, Edukacja, Rozwój, lub wytycznych i zaleceń Instytucji Zarządzającej lub Instytucji Pośredniczącej w szczególności w zakresie sprawozdawczości, o ile zmiany te będą miały bezpośredni wpływ na realizację Umowy i mogą dotyczyć wyłącznie tych zapisów Umowy, do których bezpośrednio się odnoszą;</w:t>
      </w:r>
    </w:p>
    <w:p w14:paraId="543E2C2C" w14:textId="2A926150" w:rsidR="00D41E87" w:rsidRPr="00C60827" w:rsidRDefault="00D41E87" w:rsidP="00176997">
      <w:pPr>
        <w:pStyle w:val="Akapitzlist"/>
        <w:widowControl w:val="0"/>
        <w:numPr>
          <w:ilvl w:val="1"/>
          <w:numId w:val="28"/>
        </w:numPr>
        <w:adjustRightInd w:val="0"/>
        <w:textAlignment w:val="baseline"/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bCs/>
          <w:sz w:val="22"/>
          <w:szCs w:val="22"/>
        </w:rPr>
        <w:t>nastąpi zmiana źródła finansowania umowy – w zakresie dostosowania umowy do tych zmian;</w:t>
      </w:r>
    </w:p>
    <w:p w14:paraId="6A6E8DEF" w14:textId="52B2AAA5" w:rsidR="002E65C6" w:rsidRPr="00C60827" w:rsidRDefault="00EF7A5F" w:rsidP="00176997">
      <w:pPr>
        <w:pStyle w:val="Akapitzlist"/>
        <w:numPr>
          <w:ilvl w:val="1"/>
          <w:numId w:val="28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wynikną rozbieżności lub niejasności w rozumieniu pojęć użytych w umowie i załącznikach, których</w:t>
      </w:r>
      <w:r w:rsidR="00080373" w:rsidRPr="00C60827">
        <w:rPr>
          <w:rFonts w:asciiTheme="minorHAnsi" w:hAnsiTheme="minorHAnsi"/>
          <w:sz w:val="22"/>
          <w:szCs w:val="22"/>
        </w:rPr>
        <w:t xml:space="preserve"> nie można usunąć w inny sposób</w:t>
      </w:r>
      <w:r w:rsidR="002E65C6" w:rsidRPr="00C60827">
        <w:rPr>
          <w:rFonts w:asciiTheme="minorHAnsi" w:hAnsiTheme="minorHAnsi"/>
          <w:sz w:val="22"/>
          <w:szCs w:val="22"/>
        </w:rPr>
        <w:t>;</w:t>
      </w:r>
    </w:p>
    <w:p w14:paraId="2E47F87F" w14:textId="61060823" w:rsidR="00EF7A5F" w:rsidRPr="00C60827" w:rsidRDefault="002E65C6" w:rsidP="00176997">
      <w:pPr>
        <w:pStyle w:val="Akapitzlist"/>
        <w:numPr>
          <w:ilvl w:val="1"/>
          <w:numId w:val="28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 przyczyn niezależnych od Zamawiającego </w:t>
      </w:r>
      <w:r w:rsidR="00EB4E0E">
        <w:rPr>
          <w:rFonts w:asciiTheme="minorHAnsi" w:hAnsiTheme="minorHAnsi"/>
          <w:sz w:val="22"/>
          <w:szCs w:val="22"/>
        </w:rPr>
        <w:t>lub Wykonawcy</w:t>
      </w:r>
      <w:r w:rsidRPr="00C60827">
        <w:rPr>
          <w:rFonts w:asciiTheme="minorHAnsi" w:hAnsiTheme="minorHAnsi"/>
          <w:sz w:val="22"/>
          <w:szCs w:val="22"/>
        </w:rPr>
        <w:t xml:space="preserve">, </w:t>
      </w:r>
      <w:r w:rsidR="00EB4E0E">
        <w:rPr>
          <w:rFonts w:asciiTheme="minorHAnsi" w:hAnsiTheme="minorHAnsi"/>
          <w:sz w:val="22"/>
          <w:szCs w:val="22"/>
        </w:rPr>
        <w:t xml:space="preserve">utrudniających lub </w:t>
      </w:r>
      <w:r w:rsidRPr="00C60827">
        <w:rPr>
          <w:rFonts w:asciiTheme="minorHAnsi" w:hAnsiTheme="minorHAnsi"/>
          <w:sz w:val="22"/>
          <w:szCs w:val="22"/>
        </w:rPr>
        <w:t>uniemożliwiających wykonanie przedmiotu umowy lub prawidłową realizację zadań objętych przedmiotem umowy, konieczna stanie się modyfikacja terminów wskazanych w OPZ lub terminu końcowego umowy, jednak nie dłużej niż o 3 miesiące w zakresie terminu końcowego</w:t>
      </w:r>
      <w:r w:rsidR="002A40A8" w:rsidRPr="00C60827">
        <w:rPr>
          <w:rFonts w:asciiTheme="minorHAnsi" w:hAnsiTheme="minorHAnsi"/>
          <w:sz w:val="22"/>
          <w:szCs w:val="22"/>
        </w:rPr>
        <w:t>;</w:t>
      </w:r>
    </w:p>
    <w:p w14:paraId="6253EE23" w14:textId="05B63817" w:rsidR="00AE2EEF" w:rsidRPr="00EB4E0E" w:rsidRDefault="00AE2EEF" w:rsidP="00176997">
      <w:pPr>
        <w:pStyle w:val="Akapitzlist"/>
        <w:numPr>
          <w:ilvl w:val="1"/>
          <w:numId w:val="28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wystąpi konieczność wprowadzenia zmian w zakresie struktury działań objętych zamówieniem, polegająca na rezygnacji z określonych działań, nie</w:t>
      </w:r>
      <w:r w:rsidR="00842F49">
        <w:rPr>
          <w:rFonts w:asciiTheme="minorHAnsi" w:hAnsiTheme="minorHAnsi"/>
          <w:sz w:val="22"/>
          <w:szCs w:val="22"/>
        </w:rPr>
        <w:t xml:space="preserve"> </w:t>
      </w:r>
      <w:r w:rsidRPr="00C60827">
        <w:rPr>
          <w:rFonts w:asciiTheme="minorHAnsi" w:hAnsiTheme="minorHAnsi"/>
          <w:sz w:val="22"/>
          <w:szCs w:val="22"/>
        </w:rPr>
        <w:t xml:space="preserve">mająca wpływu na osiągnięcie celów zamówienia, która jest uzasadniona celowością lub gospodarnością. </w:t>
      </w:r>
      <w:r w:rsidRPr="00C60827">
        <w:rPr>
          <w:rFonts w:asciiTheme="minorHAnsi" w:hAnsiTheme="minorHAnsi"/>
          <w:color w:val="000000"/>
          <w:sz w:val="22"/>
          <w:szCs w:val="22"/>
        </w:rPr>
        <w:t>Zmiana, o której mowa w zdaniu poprzednim nie może prowadzić do zastępowania części przedmiotu zamówienia nowym</w:t>
      </w:r>
      <w:r w:rsidR="00842F49">
        <w:rPr>
          <w:rFonts w:asciiTheme="minorHAnsi" w:hAnsiTheme="minorHAnsi"/>
          <w:color w:val="000000"/>
          <w:sz w:val="22"/>
          <w:szCs w:val="22"/>
        </w:rPr>
        <w:t xml:space="preserve"> i zmiany wynagrodzenia</w:t>
      </w:r>
      <w:r w:rsidR="00EB4E0E">
        <w:rPr>
          <w:rFonts w:asciiTheme="minorHAnsi" w:hAnsiTheme="minorHAnsi"/>
          <w:color w:val="000000"/>
          <w:sz w:val="22"/>
          <w:szCs w:val="22"/>
        </w:rPr>
        <w:t>;</w:t>
      </w:r>
    </w:p>
    <w:p w14:paraId="45BAD833" w14:textId="630C87C5" w:rsidR="00EB4E0E" w:rsidRPr="00EB4E0E" w:rsidRDefault="00EB4E0E" w:rsidP="00EB4E0E">
      <w:pPr>
        <w:pStyle w:val="Akapitzlist"/>
        <w:numPr>
          <w:ilvl w:val="1"/>
          <w:numId w:val="28"/>
        </w:numPr>
        <w:rPr>
          <w:rFonts w:ascii="Calibri" w:eastAsia="Calibri" w:hAnsi="Calibri"/>
          <w:sz w:val="22"/>
          <w:szCs w:val="22"/>
          <w:lang w:eastAsia="en-US"/>
        </w:rPr>
      </w:pPr>
      <w:r w:rsidRPr="00EB4E0E">
        <w:rPr>
          <w:rFonts w:ascii="Calibri" w:hAnsi="Calibri"/>
          <w:sz w:val="22"/>
          <w:szCs w:val="22"/>
        </w:rPr>
        <w:t>pojawi</w:t>
      </w:r>
      <w:r w:rsidRPr="00EB4E0E">
        <w:rPr>
          <w:rFonts w:ascii="Calibri" w:eastAsia="Calibri" w:hAnsi="Calibri"/>
          <w:sz w:val="22"/>
          <w:szCs w:val="22"/>
          <w:lang w:eastAsia="en-US"/>
        </w:rPr>
        <w:t xml:space="preserve"> się potrzeby korzystania z utworu, o którym mowa w §5 w sposób nieprzewidziany w §5 ust. 3 i nie znany Zamawiającemu w chwili zawarcia umowy; zmiana polegać będzie na rozszerzeniu sposobu korzystania z utworu określonych w §5 o nowe pole eksploata</w:t>
      </w:r>
      <w:r>
        <w:rPr>
          <w:rFonts w:ascii="Calibri" w:eastAsia="Calibri" w:hAnsi="Calibri"/>
          <w:sz w:val="22"/>
          <w:szCs w:val="22"/>
          <w:lang w:eastAsia="en-US"/>
        </w:rPr>
        <w:t>cji lub nowy zakres korzystania.</w:t>
      </w:r>
    </w:p>
    <w:p w14:paraId="26CA838F" w14:textId="77777777" w:rsidR="0094794C" w:rsidRPr="00C60827" w:rsidRDefault="0094794C" w:rsidP="0094794C">
      <w:pPr>
        <w:jc w:val="both"/>
        <w:rPr>
          <w:rFonts w:asciiTheme="minorHAnsi" w:hAnsiTheme="minorHAnsi"/>
          <w:sz w:val="22"/>
          <w:szCs w:val="22"/>
        </w:rPr>
      </w:pPr>
    </w:p>
    <w:p w14:paraId="4225BD4C" w14:textId="35DCEE0B" w:rsidR="000C3BB2" w:rsidRPr="00C60827" w:rsidRDefault="000C3BB2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 1</w:t>
      </w:r>
      <w:r w:rsidR="001F15BB" w:rsidRPr="00C60827">
        <w:rPr>
          <w:rFonts w:asciiTheme="minorHAnsi" w:hAnsiTheme="minorHAnsi"/>
          <w:b/>
          <w:sz w:val="22"/>
          <w:szCs w:val="22"/>
        </w:rPr>
        <w:t>5</w:t>
      </w:r>
    </w:p>
    <w:p w14:paraId="3CDBD6DD" w14:textId="77777777" w:rsidR="000C3BB2" w:rsidRPr="00C60827" w:rsidRDefault="000C3BB2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Zarządzanie realizacją umowy</w:t>
      </w:r>
    </w:p>
    <w:p w14:paraId="58CEB659" w14:textId="77777777" w:rsidR="000C3BB2" w:rsidRPr="00C60827" w:rsidRDefault="000C3BB2" w:rsidP="00291AF4">
      <w:pPr>
        <w:widowControl w:val="0"/>
        <w:numPr>
          <w:ilvl w:val="6"/>
          <w:numId w:val="16"/>
        </w:numPr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Osobą upoważnioną do podpisywania zawiadomień i oświadczeń, jak również do sprawowania nadzoru nad realizacją zamówienia oraz odbioru jakościowego przedmiotu umowy ze strony </w:t>
      </w:r>
      <w:r w:rsidRPr="00C60827">
        <w:rPr>
          <w:rFonts w:asciiTheme="minorHAnsi" w:hAnsiTheme="minorHAnsi"/>
          <w:sz w:val="22"/>
          <w:szCs w:val="22"/>
        </w:rPr>
        <w:lastRenderedPageBreak/>
        <w:t>Zamawiającego jest Dyrektor Departamentu Analiz i Strategii („Nadzorujący”).</w:t>
      </w:r>
    </w:p>
    <w:p w14:paraId="0D365AEA" w14:textId="1A02E875" w:rsidR="000C3BB2" w:rsidRPr="00C60827" w:rsidRDefault="000C3BB2" w:rsidP="00291AF4">
      <w:pPr>
        <w:widowControl w:val="0"/>
        <w:numPr>
          <w:ilvl w:val="6"/>
          <w:numId w:val="16"/>
        </w:numPr>
        <w:tabs>
          <w:tab w:val="num" w:pos="2520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terminie 2 dni od zawarcia umowy Strony przekażą sobie wzajemnie informacje dotyczące osób odpowiedzialnych za kontakty pomiędzy Stronami oraz adresy korespondencji email, numer/y telefonów, adresy do doręczeń, o ile są różne od określonych w komparycji do umowy.  </w:t>
      </w:r>
    </w:p>
    <w:p w14:paraId="794A69AB" w14:textId="1CDC8B1B" w:rsidR="00040CFF" w:rsidRPr="00C60827" w:rsidRDefault="000C3BB2" w:rsidP="00291AF4">
      <w:pPr>
        <w:widowControl w:val="0"/>
        <w:numPr>
          <w:ilvl w:val="6"/>
          <w:numId w:val="16"/>
        </w:numPr>
        <w:tabs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przypadku zmiany osoby, danych adresowych lub kontaktowych strona jest zobowiązana </w:t>
      </w:r>
      <w:r w:rsidR="009F07B2" w:rsidRPr="00C60827">
        <w:rPr>
          <w:rFonts w:asciiTheme="minorHAnsi" w:hAnsiTheme="minorHAnsi"/>
          <w:sz w:val="22"/>
          <w:szCs w:val="22"/>
        </w:rPr>
        <w:br/>
      </w:r>
      <w:r w:rsidRPr="00C60827">
        <w:rPr>
          <w:rFonts w:asciiTheme="minorHAnsi" w:hAnsiTheme="minorHAnsi"/>
          <w:sz w:val="22"/>
          <w:szCs w:val="22"/>
        </w:rPr>
        <w:t>do poinformowania o tym drugiej Strony.</w:t>
      </w:r>
    </w:p>
    <w:p w14:paraId="7C9CA193" w14:textId="77777777" w:rsidR="00291AF4" w:rsidRDefault="00291AF4" w:rsidP="008C69F0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6C4BAD6" w14:textId="25EEA6F6" w:rsidR="000C3BB2" w:rsidRPr="00C60827" w:rsidRDefault="000C3BB2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§1</w:t>
      </w:r>
      <w:r w:rsidR="001F15BB" w:rsidRPr="00C60827">
        <w:rPr>
          <w:rFonts w:asciiTheme="minorHAnsi" w:hAnsiTheme="minorHAnsi"/>
          <w:b/>
          <w:sz w:val="22"/>
          <w:szCs w:val="22"/>
        </w:rPr>
        <w:t>6</w:t>
      </w:r>
    </w:p>
    <w:p w14:paraId="34406501" w14:textId="77777777" w:rsidR="000C3BB2" w:rsidRPr="00C60827" w:rsidRDefault="000C3BB2" w:rsidP="008C69F0">
      <w:pPr>
        <w:jc w:val="center"/>
        <w:rPr>
          <w:rFonts w:asciiTheme="minorHAnsi" w:hAnsiTheme="minorHAnsi"/>
          <w:b/>
          <w:sz w:val="22"/>
          <w:szCs w:val="22"/>
        </w:rPr>
      </w:pPr>
      <w:r w:rsidRPr="00C60827">
        <w:rPr>
          <w:rFonts w:asciiTheme="minorHAnsi" w:hAnsiTheme="minorHAnsi"/>
          <w:b/>
          <w:sz w:val="22"/>
          <w:szCs w:val="22"/>
        </w:rPr>
        <w:t>Postanowienia końcowe</w:t>
      </w:r>
    </w:p>
    <w:p w14:paraId="4DC30428" w14:textId="23241898" w:rsidR="009F07B2" w:rsidRPr="00C60827" w:rsidRDefault="009F07B2" w:rsidP="00291AF4">
      <w:pPr>
        <w:widowControl w:val="0"/>
        <w:numPr>
          <w:ilvl w:val="0"/>
          <w:numId w:val="17"/>
        </w:numPr>
        <w:tabs>
          <w:tab w:val="clear" w:pos="360"/>
          <w:tab w:val="num" w:pos="426"/>
          <w:tab w:val="num" w:pos="4680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W sprawach nieuregulowanych postanowieniami niniejszej umowy mają zastosowanie przepisy ustawy Pzp, ustawy z dnia 23 kwietnia 1964 r. Kodeks cywilny (Dz. U. z 2018 r. poz. 1025 ze zm.), ustawy z dnia 4 lutego 1994 r. o prawie autorskim i </w:t>
      </w:r>
      <w:r w:rsidRPr="00C60827">
        <w:rPr>
          <w:rFonts w:asciiTheme="minorHAnsi" w:hAnsiTheme="minorHAnsi"/>
          <w:sz w:val="22"/>
          <w:szCs w:val="22"/>
        </w:rPr>
        <w:t>prawach pokrewnych (Dz. U. z 2018 r. poz. 1191 ze zm.), ustawy z dnia 10 maja 2018 r. o ochronie danych osobowych (Dz.U.z 2018, poz. 1000</w:t>
      </w:r>
      <w:r w:rsidR="002069DC">
        <w:rPr>
          <w:rFonts w:asciiTheme="minorHAnsi" w:hAnsiTheme="minorHAnsi"/>
          <w:sz w:val="22"/>
          <w:szCs w:val="22"/>
        </w:rPr>
        <w:t xml:space="preserve"> ze zm.</w:t>
      </w:r>
      <w:r w:rsidRPr="00C60827">
        <w:rPr>
          <w:rFonts w:asciiTheme="minorHAnsi" w:hAnsiTheme="minorHAnsi"/>
          <w:sz w:val="22"/>
          <w:szCs w:val="22"/>
        </w:rPr>
        <w:t xml:space="preserve">), ustawy o ochronie baz danych z dnia 27 lipca </w:t>
      </w:r>
      <w:r w:rsidRPr="00C60827">
        <w:rPr>
          <w:rFonts w:asciiTheme="minorHAnsi" w:hAnsiTheme="minorHAnsi"/>
          <w:sz w:val="22"/>
          <w:szCs w:val="22"/>
        </w:rPr>
        <w:t xml:space="preserve">2001r. (Dz.U. 2001 r. Nr 128, poz. 1402 </w:t>
      </w:r>
      <w:r w:rsidR="00654526" w:rsidRPr="00C60827">
        <w:rPr>
          <w:rFonts w:asciiTheme="minorHAnsi" w:hAnsiTheme="minorHAnsi"/>
          <w:sz w:val="22"/>
          <w:szCs w:val="22"/>
        </w:rPr>
        <w:t xml:space="preserve">ze </w:t>
      </w:r>
      <w:r w:rsidRPr="00C60827">
        <w:rPr>
          <w:rFonts w:asciiTheme="minorHAnsi" w:hAnsiTheme="minorHAnsi"/>
          <w:sz w:val="22"/>
          <w:szCs w:val="22"/>
        </w:rPr>
        <w:t>zm.).</w:t>
      </w:r>
    </w:p>
    <w:p w14:paraId="4D83536A" w14:textId="77777777" w:rsidR="009F07B2" w:rsidRPr="00C60827" w:rsidRDefault="009F07B2" w:rsidP="00291AF4">
      <w:pPr>
        <w:widowControl w:val="0"/>
        <w:numPr>
          <w:ilvl w:val="0"/>
          <w:numId w:val="17"/>
        </w:numPr>
        <w:tabs>
          <w:tab w:val="clear" w:pos="360"/>
          <w:tab w:val="num" w:pos="426"/>
          <w:tab w:val="num" w:pos="4680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Ewentualne spory wynikłe w związku z realizacją niniejszej umowy strony zobowiązują się rozpatrywać bez zbędnej zwłoki w drodze wspólnych negocjacji, a w przypadku niemożności osiągnięcia kompromisu w terminie jednego miesiąca, spory te będą rozstrzygane przez sąd powszechny właściwy miejscowo dla siedziby Zamawiającego.</w:t>
      </w:r>
    </w:p>
    <w:p w14:paraId="01945502" w14:textId="77777777" w:rsidR="000C3BB2" w:rsidRPr="00C60827" w:rsidRDefault="000C3BB2" w:rsidP="00291AF4">
      <w:pPr>
        <w:widowControl w:val="0"/>
        <w:numPr>
          <w:ilvl w:val="0"/>
          <w:numId w:val="17"/>
        </w:numPr>
        <w:tabs>
          <w:tab w:val="clear" w:pos="360"/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Umowa sporządzona została w dwóch jednobrzmiących egzemplarzach, po jednym dla każdej ze Stron.</w:t>
      </w:r>
    </w:p>
    <w:p w14:paraId="0689EAA3" w14:textId="77777777" w:rsidR="000C3BB2" w:rsidRPr="00C60827" w:rsidRDefault="000C3BB2" w:rsidP="00291AF4">
      <w:pPr>
        <w:widowControl w:val="0"/>
        <w:numPr>
          <w:ilvl w:val="0"/>
          <w:numId w:val="17"/>
        </w:numPr>
        <w:tabs>
          <w:tab w:val="clear" w:pos="360"/>
          <w:tab w:val="num" w:pos="426"/>
        </w:tabs>
        <w:adjustRightInd w:val="0"/>
        <w:ind w:left="426" w:hanging="426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Integralną część umowy stanowią następujące załączniki:</w:t>
      </w:r>
    </w:p>
    <w:p w14:paraId="73FB34A2" w14:textId="77777777" w:rsidR="00801D06" w:rsidRPr="00C60827" w:rsidRDefault="000C3BB2" w:rsidP="00291AF4">
      <w:pPr>
        <w:widowControl w:val="0"/>
        <w:tabs>
          <w:tab w:val="num" w:pos="993"/>
        </w:tabs>
        <w:suppressAutoHyphens/>
        <w:adjustRightInd w:val="0"/>
        <w:ind w:left="42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Załącznik nr 1 – Opis Przedmiotu Zamówienia</w:t>
      </w:r>
    </w:p>
    <w:p w14:paraId="071F2301" w14:textId="7EC922B4" w:rsidR="00801D06" w:rsidRPr="00C60827" w:rsidRDefault="000C3BB2" w:rsidP="00291AF4">
      <w:pPr>
        <w:widowControl w:val="0"/>
        <w:tabs>
          <w:tab w:val="num" w:pos="993"/>
        </w:tabs>
        <w:suppressAutoHyphens/>
        <w:adjustRightInd w:val="0"/>
        <w:ind w:left="420"/>
        <w:textAlignment w:val="baseline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Załącznik nr 2 – Oferta</w:t>
      </w:r>
      <w:r w:rsidR="00291AF4">
        <w:rPr>
          <w:rFonts w:asciiTheme="minorHAnsi" w:hAnsiTheme="minorHAnsi"/>
          <w:sz w:val="22"/>
          <w:szCs w:val="22"/>
        </w:rPr>
        <w:t xml:space="preserve"> (</w:t>
      </w:r>
      <w:r w:rsidR="00291AF4" w:rsidRPr="00291AF4">
        <w:rPr>
          <w:rFonts w:asciiTheme="minorHAnsi" w:hAnsiTheme="minorHAnsi"/>
          <w:i/>
          <w:sz w:val="22"/>
          <w:szCs w:val="22"/>
        </w:rPr>
        <w:t>formularz ofertowy, w</w:t>
      </w:r>
      <w:r w:rsidR="003F73F0" w:rsidRPr="00291AF4">
        <w:rPr>
          <w:rFonts w:asciiTheme="minorHAnsi" w:hAnsiTheme="minorHAnsi"/>
          <w:i/>
          <w:sz w:val="22"/>
          <w:szCs w:val="22"/>
        </w:rPr>
        <w:t>ykaz osób</w:t>
      </w:r>
      <w:r w:rsidR="00291AF4" w:rsidRPr="00291AF4">
        <w:rPr>
          <w:rFonts w:asciiTheme="minorHAnsi" w:hAnsiTheme="minorHAnsi"/>
          <w:i/>
          <w:sz w:val="22"/>
          <w:szCs w:val="22"/>
        </w:rPr>
        <w:t>, cześć merytoryczna</w:t>
      </w:r>
      <w:r w:rsidR="00291AF4">
        <w:rPr>
          <w:rFonts w:asciiTheme="minorHAnsi" w:hAnsiTheme="minorHAnsi"/>
          <w:sz w:val="22"/>
          <w:szCs w:val="22"/>
        </w:rPr>
        <w:t>)</w:t>
      </w:r>
    </w:p>
    <w:p w14:paraId="28A8A175" w14:textId="7509882F" w:rsidR="002F79B7" w:rsidRPr="00C60827" w:rsidRDefault="002F79B7" w:rsidP="00291AF4">
      <w:pPr>
        <w:ind w:firstLine="42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Załącznik nr 3 - Upoważnienie do przetwarzania danych osobowych (wzór).</w:t>
      </w:r>
    </w:p>
    <w:p w14:paraId="41F646B1" w14:textId="09BA6485" w:rsidR="002F79B7" w:rsidRPr="00C60827" w:rsidRDefault="002F79B7" w:rsidP="00291AF4">
      <w:pPr>
        <w:ind w:firstLine="420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Załącznik nr 4 - Odwołanie upoważnienia do przetwarzania danych osobowych (wzór).</w:t>
      </w:r>
    </w:p>
    <w:p w14:paraId="52487D28" w14:textId="4EAEF617" w:rsidR="002F79B7" w:rsidRPr="00C60827" w:rsidRDefault="002F79B7" w:rsidP="002F79B7">
      <w:pPr>
        <w:ind w:left="426"/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 xml:space="preserve">Załącznik nr 5 - Zakres danych osobowych powierzonych Wykonawcy do przetwarzania </w:t>
      </w:r>
    </w:p>
    <w:p w14:paraId="54FD7BC3" w14:textId="2131A6CC" w:rsidR="002F79B7" w:rsidRPr="00C60827" w:rsidRDefault="00176997" w:rsidP="008C69F0">
      <w:pPr>
        <w:widowControl w:val="0"/>
        <w:tabs>
          <w:tab w:val="num" w:pos="993"/>
        </w:tabs>
        <w:suppressAutoHyphens/>
        <w:adjustRightInd w:val="0"/>
        <w:ind w:left="420"/>
        <w:jc w:val="both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2CF4CF10" w14:textId="08D89B75" w:rsidR="000467C1" w:rsidRPr="00C60827" w:rsidRDefault="00176997" w:rsidP="008C69F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="008C5C74" w:rsidRPr="00C60827">
        <w:rPr>
          <w:rFonts w:asciiTheme="minorHAnsi" w:hAnsiTheme="minorHAnsi"/>
          <w:b/>
          <w:sz w:val="22"/>
          <w:szCs w:val="22"/>
        </w:rPr>
        <w:tab/>
        <w:t>ZAMAWIAJĄCY</w:t>
      </w:r>
      <w:r w:rsidR="008C5C74" w:rsidRPr="00C60827">
        <w:rPr>
          <w:rFonts w:asciiTheme="minorHAnsi" w:hAnsiTheme="minorHAnsi"/>
          <w:b/>
          <w:sz w:val="22"/>
          <w:szCs w:val="22"/>
        </w:rPr>
        <w:tab/>
      </w:r>
      <w:r w:rsidR="008C5C74" w:rsidRPr="00C60827">
        <w:rPr>
          <w:rFonts w:asciiTheme="minorHAnsi" w:hAnsiTheme="minorHAnsi"/>
          <w:b/>
          <w:sz w:val="22"/>
          <w:szCs w:val="22"/>
        </w:rPr>
        <w:tab/>
        <w:t xml:space="preserve">   </w:t>
      </w:r>
      <w:r w:rsidR="009F07B2" w:rsidRPr="00C60827">
        <w:rPr>
          <w:rFonts w:asciiTheme="minorHAnsi" w:hAnsiTheme="minorHAnsi"/>
          <w:b/>
          <w:sz w:val="22"/>
          <w:szCs w:val="22"/>
        </w:rPr>
        <w:t xml:space="preserve">    </w:t>
      </w:r>
      <w:r w:rsidR="008C5C74" w:rsidRPr="00C60827">
        <w:rPr>
          <w:rFonts w:asciiTheme="minorHAnsi" w:hAnsiTheme="minorHAnsi"/>
          <w:b/>
          <w:sz w:val="22"/>
          <w:szCs w:val="22"/>
        </w:rPr>
        <w:t xml:space="preserve">            </w:t>
      </w:r>
      <w:r>
        <w:rPr>
          <w:rFonts w:asciiTheme="minorHAnsi" w:hAnsiTheme="minorHAnsi"/>
          <w:b/>
          <w:sz w:val="22"/>
          <w:szCs w:val="22"/>
        </w:rPr>
        <w:t xml:space="preserve">           </w:t>
      </w:r>
      <w:r w:rsidR="008C5C74" w:rsidRPr="00C60827">
        <w:rPr>
          <w:rFonts w:asciiTheme="minorHAnsi" w:hAnsiTheme="minorHAnsi"/>
          <w:b/>
          <w:sz w:val="22"/>
          <w:szCs w:val="22"/>
        </w:rPr>
        <w:t xml:space="preserve">        </w:t>
      </w:r>
      <w:r w:rsidR="008C5C74" w:rsidRPr="00C60827">
        <w:rPr>
          <w:rFonts w:asciiTheme="minorHAnsi" w:hAnsiTheme="minorHAnsi"/>
          <w:b/>
          <w:sz w:val="22"/>
          <w:szCs w:val="22"/>
        </w:rPr>
        <w:tab/>
      </w:r>
      <w:r w:rsidR="008C5C74" w:rsidRPr="00C60827">
        <w:rPr>
          <w:rFonts w:asciiTheme="minorHAnsi" w:hAnsiTheme="minorHAnsi"/>
          <w:b/>
          <w:sz w:val="22"/>
          <w:szCs w:val="22"/>
        </w:rPr>
        <w:tab/>
        <w:t>WYKONAWCA</w:t>
      </w:r>
    </w:p>
    <w:p w14:paraId="2C1C0D77" w14:textId="77777777" w:rsidR="00801D06" w:rsidRPr="00C60827" w:rsidRDefault="00801D06" w:rsidP="008C69F0">
      <w:pPr>
        <w:rPr>
          <w:rFonts w:asciiTheme="minorHAnsi" w:hAnsiTheme="minorHAnsi"/>
          <w:sz w:val="22"/>
          <w:szCs w:val="22"/>
        </w:rPr>
      </w:pPr>
    </w:p>
    <w:p w14:paraId="7ACA75AC" w14:textId="77777777" w:rsidR="00071A79" w:rsidRPr="00C60827" w:rsidRDefault="00071A79" w:rsidP="00071A79">
      <w:pPr>
        <w:rPr>
          <w:rFonts w:asciiTheme="minorHAnsi" w:hAnsiTheme="minorHAnsi"/>
        </w:rPr>
        <w:sectPr w:rsidR="00071A79" w:rsidRPr="00C60827" w:rsidSect="00C6082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526" w:right="1304" w:bottom="1418" w:left="1474" w:header="426" w:footer="709" w:gutter="0"/>
          <w:cols w:space="708"/>
          <w:docGrid w:linePitch="360"/>
        </w:sectPr>
      </w:pPr>
    </w:p>
    <w:p w14:paraId="3413B79D" w14:textId="20ABD300" w:rsidR="00071A79" w:rsidRPr="00C60827" w:rsidRDefault="00071A79" w:rsidP="009F07B2">
      <w:pPr>
        <w:jc w:val="right"/>
        <w:rPr>
          <w:rFonts w:asciiTheme="minorHAnsi" w:hAnsiTheme="minorHAnsi"/>
        </w:rPr>
      </w:pPr>
      <w:r w:rsidRPr="00C60827">
        <w:rPr>
          <w:rFonts w:asciiTheme="minorHAnsi" w:hAnsiTheme="minorHAnsi"/>
        </w:rPr>
        <w:lastRenderedPageBreak/>
        <w:t>Załącznik nr 3 do umowy</w:t>
      </w:r>
    </w:p>
    <w:p w14:paraId="7377D833" w14:textId="77777777" w:rsidR="00071A79" w:rsidRPr="00C60827" w:rsidRDefault="00071A79" w:rsidP="009F07B2">
      <w:pPr>
        <w:jc w:val="right"/>
        <w:rPr>
          <w:rFonts w:asciiTheme="minorHAnsi" w:hAnsiTheme="minorHAnsi"/>
        </w:rPr>
      </w:pPr>
      <w:r w:rsidRPr="00C60827">
        <w:rPr>
          <w:rFonts w:asciiTheme="minorHAnsi" w:hAnsiTheme="minorHAnsi"/>
          <w:i/>
        </w:rPr>
        <w:t>Upoważnienie do przetwarzania danych osobowych (wzór).</w:t>
      </w:r>
    </w:p>
    <w:p w14:paraId="57AE1862" w14:textId="77777777" w:rsidR="00071A79" w:rsidRPr="00C60827" w:rsidRDefault="00071A79" w:rsidP="00071A79">
      <w:pPr>
        <w:jc w:val="right"/>
        <w:rPr>
          <w:rFonts w:asciiTheme="minorHAnsi" w:hAnsiTheme="minorHAnsi"/>
        </w:rPr>
      </w:pPr>
    </w:p>
    <w:p w14:paraId="3720E160" w14:textId="77777777" w:rsidR="009F07B2" w:rsidRPr="00C60827" w:rsidRDefault="009F07B2" w:rsidP="00780B5C">
      <w:pPr>
        <w:suppressAutoHyphens/>
        <w:spacing w:after="240"/>
        <w:ind w:firstLine="709"/>
        <w:jc w:val="center"/>
        <w:rPr>
          <w:rFonts w:asciiTheme="minorHAnsi" w:hAnsiTheme="minorHAnsi"/>
          <w:bCs/>
          <w:sz w:val="22"/>
          <w:szCs w:val="22"/>
          <w:lang w:eastAsia="ar-SA"/>
        </w:rPr>
      </w:pPr>
    </w:p>
    <w:p w14:paraId="213D7E12" w14:textId="77777777" w:rsidR="00780B5C" w:rsidRPr="00C60827" w:rsidRDefault="00780B5C" w:rsidP="00780B5C">
      <w:pPr>
        <w:suppressAutoHyphens/>
        <w:spacing w:after="240"/>
        <w:ind w:firstLine="709"/>
        <w:jc w:val="center"/>
        <w:rPr>
          <w:rFonts w:asciiTheme="minorHAnsi" w:hAnsiTheme="minorHAnsi"/>
          <w:bCs/>
          <w:sz w:val="22"/>
          <w:szCs w:val="22"/>
          <w:lang w:eastAsia="ar-SA"/>
        </w:rPr>
      </w:pPr>
      <w:r w:rsidRPr="00C60827">
        <w:rPr>
          <w:rFonts w:asciiTheme="minorHAnsi" w:hAnsiTheme="minorHAnsi"/>
          <w:b/>
          <w:bCs/>
          <w:sz w:val="22"/>
          <w:szCs w:val="22"/>
          <w:lang w:eastAsia="ar-SA"/>
        </w:rPr>
        <w:t>UPOWAŻNIENIE Nr ………</w:t>
      </w:r>
      <w:r w:rsidRPr="00C60827">
        <w:rPr>
          <w:rFonts w:asciiTheme="minorHAnsi" w:hAnsiTheme="minorHAnsi"/>
          <w:bCs/>
          <w:sz w:val="22"/>
          <w:szCs w:val="22"/>
          <w:lang w:eastAsia="ar-SA"/>
        </w:rPr>
        <w:br/>
        <w:t xml:space="preserve">do przetwarzania </w:t>
      </w:r>
      <w:r w:rsidRPr="00C60827">
        <w:rPr>
          <w:rFonts w:asciiTheme="minorHAnsi" w:hAnsiTheme="minorHAnsi"/>
          <w:sz w:val="22"/>
          <w:szCs w:val="22"/>
          <w:lang w:eastAsia="ar-SA"/>
        </w:rPr>
        <w:t xml:space="preserve">powierzonych do przetwarzania </w:t>
      </w:r>
      <w:r w:rsidRPr="00C60827">
        <w:rPr>
          <w:rFonts w:asciiTheme="minorHAnsi" w:hAnsiTheme="minorHAnsi"/>
          <w:bCs/>
          <w:sz w:val="22"/>
          <w:szCs w:val="22"/>
          <w:lang w:eastAsia="ar-SA"/>
        </w:rPr>
        <w:t>danych osobowych</w:t>
      </w:r>
    </w:p>
    <w:p w14:paraId="3E27F84F" w14:textId="47366834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Z dniem …………………….r., na podstawie art. 29 w związku z art. 28 ust. 3 lit. a Rozporządzenia Parlamentu Europejskiego i Rady (UE) 2016/679, upoważniam Pana/nią*……………………………………….. do przetwarzania danych osobowych powierzonych do przetwarzania na podstawie umowy z dnia……………………. w ramach zbioru Program Operacyjny </w:t>
      </w:r>
      <w:r w:rsidR="00C05107" w:rsidRPr="00C60827">
        <w:rPr>
          <w:rFonts w:asciiTheme="minorHAnsi" w:hAnsiTheme="minorHAnsi"/>
          <w:sz w:val="22"/>
          <w:szCs w:val="22"/>
          <w:lang w:eastAsia="ar-SA"/>
        </w:rPr>
        <w:t>Wiedza Edukacja Rozwój</w:t>
      </w:r>
      <w:r w:rsidRPr="00C60827">
        <w:rPr>
          <w:rFonts w:asciiTheme="minorHAnsi" w:hAnsiTheme="minorHAnsi"/>
          <w:sz w:val="22"/>
          <w:szCs w:val="22"/>
          <w:lang w:eastAsia="ar-SA"/>
        </w:rPr>
        <w:t xml:space="preserve"> 2014-2020.</w:t>
      </w:r>
    </w:p>
    <w:p w14:paraId="1E6DCC70" w14:textId="77777777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7548A114" w14:textId="77777777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7E586589" w14:textId="77777777" w:rsidR="00780B5C" w:rsidRPr="00C60827" w:rsidRDefault="00780B5C" w:rsidP="00780B5C">
      <w:pPr>
        <w:suppressAutoHyphens/>
        <w:ind w:left="4111"/>
        <w:jc w:val="both"/>
        <w:rPr>
          <w:rFonts w:asciiTheme="minorHAnsi" w:hAnsiTheme="minorHAnsi"/>
          <w:i/>
          <w:sz w:val="22"/>
          <w:szCs w:val="22"/>
          <w:lang w:eastAsia="ar-SA"/>
        </w:rPr>
      </w:pPr>
      <w:r w:rsidRPr="00C60827">
        <w:rPr>
          <w:rFonts w:asciiTheme="minorHAnsi" w:hAnsiTheme="minorHAnsi"/>
          <w:i/>
          <w:sz w:val="22"/>
          <w:szCs w:val="22"/>
          <w:lang w:eastAsia="ar-SA"/>
        </w:rPr>
        <w:t>(pieczątka i podpis osoby upoważnionej do wydawania upoważnienia)</w:t>
      </w:r>
    </w:p>
    <w:p w14:paraId="203C40EB" w14:textId="77777777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i/>
          <w:sz w:val="22"/>
          <w:szCs w:val="22"/>
          <w:lang w:eastAsia="ar-SA"/>
        </w:rPr>
      </w:pPr>
    </w:p>
    <w:p w14:paraId="42932C7F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Oświadczam, że zapoznałem/am się z przepisami powszechnie obowiązującymi dotyczącymi ochrony danych osobowych, w tym </w:t>
      </w:r>
      <w:r w:rsidRPr="00C60827">
        <w:rPr>
          <w:rFonts w:asciiTheme="minorHAnsi" w:hAnsiTheme="minorHAnsi"/>
          <w:sz w:val="22"/>
          <w:szCs w:val="22"/>
        </w:rPr>
        <w:t>rozporządzeniem Parlamentu Europejskiego i Rady (UE) nr 2016/679 z dnia 27 kwietnia 2016 r. w sprawie ochrony osób fizycznych w związku z przetwarzaniem danych osobowych i w sprawie swobodnego przepływu takich danych oraz uchylenia dyrektywy 95/46/WE (ogólne rozporządzenie o ochronie danych) (Dz. Urz. UE L 119 z 04.05.2016, str. 1)</w:t>
      </w:r>
      <w:r w:rsidRPr="00C60827">
        <w:rPr>
          <w:rFonts w:asciiTheme="minorHAnsi" w:hAnsiTheme="minorHAnsi"/>
          <w:sz w:val="22"/>
          <w:szCs w:val="22"/>
          <w:lang w:eastAsia="ar-SA"/>
        </w:rPr>
        <w:t xml:space="preserve">, a także z obowiązującymi w …………………..…….………Polityką Bezpieczeństwa Ochrony Danych Osobowych oraz Instrukcją zarządzania systemem informatycznym </w:t>
      </w:r>
      <w:r w:rsidRPr="00C60827">
        <w:rPr>
          <w:rFonts w:asciiTheme="minorHAnsi" w:hAnsiTheme="minorHAnsi"/>
          <w:noProof/>
          <w:sz w:val="22"/>
          <w:szCs w:val="22"/>
          <w:lang w:eastAsia="ar-SA"/>
        </w:rPr>
        <w:t>służącym</w:t>
      </w:r>
      <w:r w:rsidRPr="00C60827">
        <w:rPr>
          <w:rFonts w:asciiTheme="minorHAnsi" w:hAnsiTheme="minorHAnsi"/>
          <w:sz w:val="22"/>
          <w:szCs w:val="22"/>
          <w:lang w:eastAsia="ar-SA"/>
        </w:rPr>
        <w:t xml:space="preserve"> do przetwarzania danych osobowych </w:t>
      </w:r>
      <w:r w:rsidRPr="00C60827">
        <w:rPr>
          <w:rFonts w:asciiTheme="minorHAnsi" w:hAnsiTheme="minorHAnsi"/>
          <w:sz w:val="22"/>
          <w:szCs w:val="22"/>
          <w:lang w:eastAsia="ar-SA"/>
        </w:rPr>
        <w:br/>
        <w:t>i zobowiązuję się do przestrzegania zasad przetwarzania danych osobowych określonych w tych dokumentach.</w:t>
      </w:r>
    </w:p>
    <w:p w14:paraId="231ED5A9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70F77FD8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Zobowiązuję się do zachowania w tajemnicy przetwarzanych danych osobowych, z którymi zapoznałem się oraz sposobów ich zabezpieczania, zarówno w okresie zatrudnienia w ………………..…….., jak też po jego ustaniu. </w:t>
      </w:r>
    </w:p>
    <w:p w14:paraId="61F07E4C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622A1B20" w14:textId="77777777" w:rsidR="00780B5C" w:rsidRPr="00C60827" w:rsidRDefault="00780B5C" w:rsidP="00780B5C">
      <w:pPr>
        <w:suppressAutoHyphens/>
        <w:spacing w:after="240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>Upoważnienie wygasa z chwilą ustania Pana/Pani* zatrudnienia w……………………………………………………………………lub z chwilą jego odwołania.</w:t>
      </w:r>
    </w:p>
    <w:p w14:paraId="045F7B96" w14:textId="77777777" w:rsidR="00780B5C" w:rsidRPr="00C60827" w:rsidRDefault="00780B5C" w:rsidP="00780B5C">
      <w:pPr>
        <w:suppressAutoHyphens/>
        <w:ind w:left="4106" w:firstLine="850"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>……………………………………………</w:t>
      </w:r>
    </w:p>
    <w:p w14:paraId="5E14DE9D" w14:textId="77777777" w:rsidR="00780B5C" w:rsidRPr="00C60827" w:rsidRDefault="00780B5C" w:rsidP="00780B5C">
      <w:pPr>
        <w:suppressAutoHyphens/>
        <w:ind w:left="4106" w:firstLine="850"/>
        <w:jc w:val="both"/>
        <w:rPr>
          <w:rFonts w:asciiTheme="minorHAnsi" w:hAnsiTheme="minorHAnsi"/>
          <w:i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         </w:t>
      </w:r>
      <w:r w:rsidRPr="00C60827">
        <w:rPr>
          <w:rFonts w:asciiTheme="minorHAnsi" w:hAnsiTheme="minorHAnsi"/>
          <w:i/>
          <w:sz w:val="22"/>
          <w:szCs w:val="22"/>
          <w:lang w:eastAsia="ar-SA"/>
        </w:rPr>
        <w:t>(czytelny podpis osoby upoważnionej)</w:t>
      </w:r>
    </w:p>
    <w:p w14:paraId="61AD24EB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i/>
          <w:sz w:val="22"/>
          <w:szCs w:val="22"/>
          <w:lang w:eastAsia="ar-SA"/>
        </w:rPr>
      </w:pPr>
    </w:p>
    <w:p w14:paraId="4A6E3D30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>Upoważnienie otrzymałem/am</w:t>
      </w:r>
    </w:p>
    <w:p w14:paraId="022E30E9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4116FF49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2A4C668B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>…………………………………</w:t>
      </w:r>
    </w:p>
    <w:p w14:paraId="5006B6DD" w14:textId="77777777" w:rsidR="00780B5C" w:rsidRPr="00C60827" w:rsidRDefault="00780B5C" w:rsidP="00780B5C">
      <w:pPr>
        <w:suppressAutoHyphens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  miejscowość, data, podpis)</w:t>
      </w:r>
    </w:p>
    <w:p w14:paraId="2CA22A5B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i/>
          <w:spacing w:val="-1"/>
          <w:sz w:val="22"/>
          <w:szCs w:val="22"/>
          <w:lang w:eastAsia="ar-SA"/>
        </w:rPr>
      </w:pPr>
      <w:r w:rsidRPr="00C60827">
        <w:rPr>
          <w:rFonts w:asciiTheme="minorHAnsi" w:hAnsiTheme="minorHAnsi"/>
          <w:spacing w:val="-1"/>
          <w:sz w:val="22"/>
          <w:szCs w:val="22"/>
          <w:lang w:eastAsia="ar-SA"/>
        </w:rPr>
        <w:t>_______________________________</w:t>
      </w:r>
      <w:r w:rsidRPr="00C60827">
        <w:rPr>
          <w:rFonts w:asciiTheme="minorHAnsi" w:hAnsiTheme="minorHAnsi"/>
          <w:spacing w:val="-1"/>
          <w:sz w:val="22"/>
          <w:szCs w:val="22"/>
          <w:lang w:eastAsia="ar-SA"/>
        </w:rPr>
        <w:br/>
      </w:r>
      <w:r w:rsidRPr="00C60827">
        <w:rPr>
          <w:rFonts w:asciiTheme="minorHAnsi" w:hAnsiTheme="minorHAnsi"/>
          <w:i/>
          <w:spacing w:val="-1"/>
          <w:sz w:val="22"/>
          <w:szCs w:val="22"/>
          <w:lang w:eastAsia="ar-SA"/>
        </w:rPr>
        <w:t xml:space="preserve">Czytelny podpis osoby upoważnionej </w:t>
      </w:r>
    </w:p>
    <w:p w14:paraId="643FB861" w14:textId="77777777" w:rsidR="00780B5C" w:rsidRPr="00C60827" w:rsidRDefault="00780B5C" w:rsidP="00780B5C">
      <w:pPr>
        <w:suppressAutoHyphens/>
        <w:jc w:val="both"/>
        <w:rPr>
          <w:rFonts w:asciiTheme="minorHAnsi" w:hAnsiTheme="minorHAnsi"/>
          <w:i/>
          <w:spacing w:val="-1"/>
          <w:sz w:val="22"/>
          <w:szCs w:val="22"/>
          <w:lang w:eastAsia="ar-SA"/>
        </w:rPr>
      </w:pPr>
      <w:r w:rsidRPr="00C60827">
        <w:rPr>
          <w:rFonts w:asciiTheme="minorHAnsi" w:hAnsiTheme="minorHAnsi"/>
          <w:i/>
          <w:spacing w:val="-1"/>
          <w:sz w:val="22"/>
          <w:szCs w:val="22"/>
          <w:lang w:eastAsia="ar-SA"/>
        </w:rPr>
        <w:t>do wydania upoważnienia</w:t>
      </w:r>
    </w:p>
    <w:p w14:paraId="7B913A79" w14:textId="77777777" w:rsidR="00780B5C" w:rsidRPr="00C60827" w:rsidRDefault="00780B5C" w:rsidP="00780B5C">
      <w:pPr>
        <w:rPr>
          <w:rFonts w:asciiTheme="minorHAnsi" w:hAnsiTheme="minorHAnsi"/>
          <w:sz w:val="22"/>
          <w:szCs w:val="22"/>
          <w:lang w:eastAsia="en-US"/>
        </w:rPr>
      </w:pPr>
    </w:p>
    <w:p w14:paraId="0D7D40FA" w14:textId="77777777" w:rsidR="00780B5C" w:rsidRPr="00C60827" w:rsidRDefault="00780B5C" w:rsidP="00780B5C">
      <w:pPr>
        <w:rPr>
          <w:rFonts w:asciiTheme="minorHAnsi" w:hAnsiTheme="minorHAnsi"/>
          <w:sz w:val="22"/>
          <w:szCs w:val="22"/>
          <w:lang w:eastAsia="en-US"/>
        </w:rPr>
      </w:pPr>
    </w:p>
    <w:p w14:paraId="1301BAB4" w14:textId="77777777" w:rsidR="00780B5C" w:rsidRPr="00C60827" w:rsidRDefault="00780B5C" w:rsidP="00780B5C">
      <w:pPr>
        <w:suppressAutoHyphens/>
        <w:spacing w:after="240"/>
        <w:rPr>
          <w:rFonts w:asciiTheme="minorHAnsi" w:hAnsiTheme="minorHAnsi"/>
          <w:bCs/>
          <w:i/>
          <w:sz w:val="22"/>
          <w:szCs w:val="22"/>
          <w:lang w:eastAsia="ar-SA"/>
        </w:rPr>
      </w:pPr>
      <w:r w:rsidRPr="00C60827">
        <w:rPr>
          <w:rFonts w:asciiTheme="minorHAnsi" w:hAnsiTheme="minorHAnsi"/>
          <w:b/>
          <w:bCs/>
          <w:i/>
          <w:sz w:val="22"/>
          <w:szCs w:val="22"/>
          <w:lang w:eastAsia="ar-SA"/>
        </w:rPr>
        <w:t>*</w:t>
      </w:r>
      <w:r w:rsidRPr="00C60827">
        <w:rPr>
          <w:rFonts w:asciiTheme="minorHAnsi" w:hAnsiTheme="minorHAnsi"/>
          <w:bCs/>
          <w:i/>
          <w:sz w:val="22"/>
          <w:szCs w:val="22"/>
          <w:lang w:eastAsia="ar-SA"/>
        </w:rPr>
        <w:t>niepotrzebne skreślić</w:t>
      </w:r>
    </w:p>
    <w:p w14:paraId="4986421A" w14:textId="77777777" w:rsidR="00071A79" w:rsidRPr="00C60827" w:rsidRDefault="00071A79" w:rsidP="00071A79">
      <w:pPr>
        <w:jc w:val="right"/>
        <w:rPr>
          <w:rFonts w:asciiTheme="minorHAnsi" w:hAnsiTheme="minorHAnsi"/>
        </w:rPr>
      </w:pPr>
    </w:p>
    <w:p w14:paraId="3EA2ACB2" w14:textId="77777777" w:rsidR="00071A79" w:rsidRPr="00C60827" w:rsidRDefault="00071A79" w:rsidP="00071A79">
      <w:pPr>
        <w:jc w:val="right"/>
        <w:rPr>
          <w:rFonts w:asciiTheme="minorHAnsi" w:hAnsiTheme="minorHAnsi"/>
        </w:rPr>
      </w:pPr>
    </w:p>
    <w:p w14:paraId="72A46E8E" w14:textId="4FC8A1B0" w:rsidR="00071A79" w:rsidRPr="00C60827" w:rsidRDefault="00071A79" w:rsidP="009F07B2">
      <w:pPr>
        <w:jc w:val="right"/>
        <w:rPr>
          <w:rFonts w:asciiTheme="minorHAnsi" w:hAnsiTheme="minorHAnsi"/>
        </w:rPr>
      </w:pPr>
      <w:r w:rsidRPr="00C60827">
        <w:rPr>
          <w:rFonts w:asciiTheme="minorHAnsi" w:hAnsiTheme="minorHAnsi"/>
        </w:rPr>
        <w:t>Załącznik nr 4 do umowy</w:t>
      </w:r>
    </w:p>
    <w:p w14:paraId="29323FF7" w14:textId="77777777" w:rsidR="00071A79" w:rsidRPr="00C60827" w:rsidRDefault="00071A79" w:rsidP="009F07B2">
      <w:pPr>
        <w:jc w:val="right"/>
        <w:rPr>
          <w:rFonts w:asciiTheme="minorHAnsi" w:hAnsiTheme="minorHAnsi"/>
        </w:rPr>
      </w:pPr>
      <w:r w:rsidRPr="00C60827">
        <w:rPr>
          <w:rFonts w:asciiTheme="minorHAnsi" w:hAnsiTheme="minorHAnsi"/>
          <w:i/>
        </w:rPr>
        <w:t>Odwołanie upoważnienia do przetwarzania danych osobowych (wzór).</w:t>
      </w:r>
    </w:p>
    <w:p w14:paraId="07CCB363" w14:textId="77777777" w:rsidR="00071A79" w:rsidRPr="00C60827" w:rsidRDefault="00071A79" w:rsidP="00071A79">
      <w:pPr>
        <w:rPr>
          <w:rFonts w:asciiTheme="minorHAnsi" w:hAnsiTheme="minorHAnsi"/>
        </w:rPr>
      </w:pPr>
    </w:p>
    <w:p w14:paraId="530A8979" w14:textId="77777777" w:rsidR="00071A79" w:rsidRPr="00C60827" w:rsidRDefault="00071A79" w:rsidP="00071A79">
      <w:pPr>
        <w:rPr>
          <w:rFonts w:asciiTheme="minorHAnsi" w:hAnsiTheme="minorHAnsi"/>
        </w:rPr>
      </w:pPr>
    </w:p>
    <w:p w14:paraId="4A8F0B3D" w14:textId="77777777" w:rsidR="00780B5C" w:rsidRPr="00C60827" w:rsidRDefault="00780B5C" w:rsidP="00780B5C">
      <w:pPr>
        <w:suppressAutoHyphens/>
        <w:spacing w:after="240"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C60827">
        <w:rPr>
          <w:rFonts w:asciiTheme="minorHAnsi" w:hAnsiTheme="minorHAnsi"/>
          <w:b/>
          <w:bCs/>
          <w:sz w:val="22"/>
          <w:szCs w:val="22"/>
          <w:lang w:eastAsia="ar-SA"/>
        </w:rPr>
        <w:t>ODWOŁANIE UPOWAŻNIENIA Nr ………..</w:t>
      </w:r>
      <w:r w:rsidRPr="00C60827">
        <w:rPr>
          <w:rFonts w:asciiTheme="minorHAnsi" w:hAnsiTheme="minorHAnsi"/>
          <w:b/>
          <w:bCs/>
          <w:sz w:val="22"/>
          <w:szCs w:val="22"/>
          <w:lang w:eastAsia="ar-SA"/>
        </w:rPr>
        <w:br/>
        <w:t xml:space="preserve">do przetwarzania </w:t>
      </w:r>
      <w:r w:rsidRPr="00C60827">
        <w:rPr>
          <w:rFonts w:asciiTheme="minorHAnsi" w:hAnsiTheme="minorHAnsi"/>
          <w:b/>
          <w:sz w:val="22"/>
          <w:szCs w:val="22"/>
          <w:lang w:eastAsia="ar-SA"/>
        </w:rPr>
        <w:t xml:space="preserve">powierzonych do przetwarzania </w:t>
      </w:r>
      <w:r w:rsidRPr="00C60827">
        <w:rPr>
          <w:rFonts w:asciiTheme="minorHAnsi" w:hAnsiTheme="minorHAnsi"/>
          <w:b/>
          <w:bCs/>
          <w:sz w:val="22"/>
          <w:szCs w:val="22"/>
          <w:lang w:eastAsia="ar-SA"/>
        </w:rPr>
        <w:t>danych osobowych</w:t>
      </w:r>
    </w:p>
    <w:p w14:paraId="6CAF01CB" w14:textId="77777777" w:rsidR="00780B5C" w:rsidRPr="00C60827" w:rsidRDefault="00780B5C" w:rsidP="00780B5C">
      <w:pPr>
        <w:suppressAutoHyphens/>
        <w:spacing w:after="240"/>
        <w:ind w:firstLine="709"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10E4B266" w14:textId="77777777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sz w:val="22"/>
          <w:szCs w:val="22"/>
          <w:lang w:eastAsia="ar-SA"/>
        </w:rPr>
      </w:pPr>
      <w:r w:rsidRPr="00C60827">
        <w:rPr>
          <w:rFonts w:asciiTheme="minorHAnsi" w:hAnsiTheme="minorHAnsi"/>
          <w:sz w:val="22"/>
          <w:szCs w:val="22"/>
          <w:lang w:eastAsia="ar-SA"/>
        </w:rPr>
        <w:t xml:space="preserve">Z dniem ………………………………….. r., na podstawie art. 29 w związku z art. 28 ust.3 lit. a </w:t>
      </w:r>
      <w:r w:rsidRPr="00C60827">
        <w:rPr>
          <w:rFonts w:asciiTheme="minorHAnsi" w:hAnsiTheme="minorHAnsi"/>
          <w:sz w:val="22"/>
          <w:szCs w:val="22"/>
        </w:rPr>
        <w:t>Rozporządzenia Parlamentu Europejskiego i Rady (UE) nr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C60827">
        <w:rPr>
          <w:rFonts w:asciiTheme="minorHAnsi" w:hAnsiTheme="minorHAnsi"/>
          <w:sz w:val="22"/>
          <w:szCs w:val="22"/>
          <w:lang w:eastAsia="ar-SA"/>
        </w:rPr>
        <w:t>,  odwołuję upoważnienie Pana/Pani* ……………………………… nr ………………………. do przetwarzania danych osobowych wydane w dniu……………………………..</w:t>
      </w:r>
    </w:p>
    <w:p w14:paraId="309CAB07" w14:textId="77777777" w:rsidR="00780B5C" w:rsidRPr="00C60827" w:rsidRDefault="00780B5C" w:rsidP="00780B5C">
      <w:pPr>
        <w:suppressAutoHyphens/>
        <w:spacing w:after="240"/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0559F953" w14:textId="77777777" w:rsidR="00780B5C" w:rsidRPr="00C60827" w:rsidRDefault="00780B5C" w:rsidP="00780B5C">
      <w:pPr>
        <w:suppressAutoHyphens/>
        <w:spacing w:after="240"/>
        <w:ind w:firstLine="1440"/>
        <w:rPr>
          <w:rFonts w:asciiTheme="minorHAnsi" w:hAnsiTheme="minorHAnsi"/>
          <w:sz w:val="22"/>
          <w:szCs w:val="22"/>
          <w:lang w:eastAsia="ar-SA"/>
        </w:rPr>
      </w:pPr>
    </w:p>
    <w:p w14:paraId="67BE8718" w14:textId="77777777" w:rsidR="00780B5C" w:rsidRPr="00C60827" w:rsidRDefault="00780B5C" w:rsidP="00780B5C">
      <w:pPr>
        <w:suppressAutoHyphens/>
        <w:spacing w:after="240"/>
        <w:ind w:firstLine="1440"/>
        <w:rPr>
          <w:rFonts w:asciiTheme="minorHAnsi" w:hAnsiTheme="minorHAnsi"/>
          <w:sz w:val="22"/>
          <w:szCs w:val="22"/>
          <w:lang w:eastAsia="ar-SA"/>
        </w:rPr>
      </w:pPr>
    </w:p>
    <w:p w14:paraId="1351886D" w14:textId="77777777" w:rsidR="00780B5C" w:rsidRPr="00C60827" w:rsidRDefault="00780B5C" w:rsidP="00780B5C">
      <w:pPr>
        <w:suppressAutoHyphens/>
        <w:spacing w:after="240"/>
        <w:ind w:firstLine="1440"/>
        <w:rPr>
          <w:rFonts w:asciiTheme="minorHAnsi" w:hAnsiTheme="minorHAnsi"/>
          <w:sz w:val="22"/>
          <w:szCs w:val="22"/>
          <w:lang w:eastAsia="ar-SA"/>
        </w:rPr>
      </w:pPr>
    </w:p>
    <w:p w14:paraId="39EB75DF" w14:textId="77777777" w:rsidR="00780B5C" w:rsidRPr="00C60827" w:rsidRDefault="00780B5C" w:rsidP="00780B5C">
      <w:pPr>
        <w:rPr>
          <w:rFonts w:asciiTheme="minorHAnsi" w:hAnsiTheme="minorHAnsi"/>
          <w:sz w:val="22"/>
          <w:szCs w:val="22"/>
          <w:lang w:eastAsia="en-US"/>
        </w:rPr>
      </w:pPr>
      <w:r w:rsidRPr="00C60827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</w:t>
      </w:r>
      <w:r w:rsidRPr="00C60827">
        <w:rPr>
          <w:rFonts w:asciiTheme="minorHAnsi" w:hAnsiTheme="minorHAnsi"/>
          <w:sz w:val="22"/>
          <w:szCs w:val="22"/>
          <w:lang w:eastAsia="en-US"/>
        </w:rPr>
        <w:br/>
        <w:t>Czytelny podpis osoby upoważnionej do odwołania upoważnienia</w:t>
      </w:r>
    </w:p>
    <w:p w14:paraId="1915AF4D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i/>
          <w:sz w:val="22"/>
          <w:szCs w:val="22"/>
          <w:lang w:eastAsia="en-US"/>
        </w:rPr>
      </w:pPr>
    </w:p>
    <w:p w14:paraId="6FF2D4CB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i/>
          <w:sz w:val="22"/>
          <w:szCs w:val="22"/>
          <w:lang w:eastAsia="en-US"/>
        </w:rPr>
      </w:pPr>
    </w:p>
    <w:p w14:paraId="51DA55F3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i/>
          <w:sz w:val="22"/>
          <w:szCs w:val="22"/>
          <w:lang w:eastAsia="en-US"/>
        </w:rPr>
      </w:pPr>
    </w:p>
    <w:p w14:paraId="40201BD3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i/>
          <w:sz w:val="22"/>
          <w:szCs w:val="22"/>
          <w:lang w:eastAsia="en-US"/>
        </w:rPr>
      </w:pPr>
    </w:p>
    <w:p w14:paraId="2AD8519C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sz w:val="22"/>
          <w:szCs w:val="22"/>
          <w:lang w:eastAsia="en-US"/>
        </w:rPr>
      </w:pPr>
      <w:r w:rsidRPr="00C60827">
        <w:rPr>
          <w:rFonts w:asciiTheme="minorHAnsi" w:hAnsiTheme="minorHAnsi"/>
          <w:sz w:val="22"/>
          <w:szCs w:val="22"/>
          <w:lang w:eastAsia="en-US"/>
        </w:rPr>
        <w:t>…………………………………………………..</w:t>
      </w:r>
    </w:p>
    <w:p w14:paraId="47BF8CFC" w14:textId="77777777" w:rsidR="00780B5C" w:rsidRPr="00C60827" w:rsidRDefault="00780B5C" w:rsidP="00780B5C">
      <w:pPr>
        <w:spacing w:after="60"/>
        <w:jc w:val="both"/>
        <w:rPr>
          <w:rFonts w:asciiTheme="minorHAnsi" w:hAnsiTheme="minorHAnsi"/>
          <w:sz w:val="22"/>
          <w:szCs w:val="22"/>
          <w:lang w:eastAsia="en-US"/>
        </w:rPr>
      </w:pPr>
      <w:r w:rsidRPr="00C60827">
        <w:rPr>
          <w:rFonts w:asciiTheme="minorHAnsi" w:hAnsiTheme="minorHAnsi"/>
          <w:sz w:val="22"/>
          <w:szCs w:val="22"/>
          <w:lang w:eastAsia="en-US"/>
        </w:rPr>
        <w:t>(miejscowość, data)</w:t>
      </w:r>
    </w:p>
    <w:p w14:paraId="39AFF4DD" w14:textId="77777777" w:rsidR="00071A79" w:rsidRPr="00C60827" w:rsidRDefault="00071A79" w:rsidP="00071A79">
      <w:pPr>
        <w:rPr>
          <w:rFonts w:asciiTheme="minorHAnsi" w:hAnsiTheme="minorHAnsi"/>
        </w:rPr>
      </w:pPr>
    </w:p>
    <w:p w14:paraId="7E13D169" w14:textId="77777777" w:rsidR="00071A79" w:rsidRPr="00C60827" w:rsidRDefault="00071A79" w:rsidP="00071A79">
      <w:pPr>
        <w:rPr>
          <w:rFonts w:asciiTheme="minorHAnsi" w:hAnsiTheme="minorHAnsi"/>
          <w:sz w:val="22"/>
          <w:szCs w:val="22"/>
        </w:rPr>
        <w:sectPr w:rsidR="00071A79" w:rsidRPr="00C60827" w:rsidSect="009525BF">
          <w:pgSz w:w="11906" w:h="16838" w:code="9"/>
          <w:pgMar w:top="1526" w:right="1304" w:bottom="1418" w:left="1474" w:header="709" w:footer="709" w:gutter="0"/>
          <w:cols w:space="708"/>
          <w:docGrid w:linePitch="360"/>
        </w:sectPr>
      </w:pPr>
      <w:r w:rsidRPr="00C60827">
        <w:rPr>
          <w:rFonts w:asciiTheme="minorHAnsi" w:hAnsiTheme="minorHAnsi"/>
          <w:sz w:val="22"/>
          <w:szCs w:val="22"/>
        </w:rPr>
        <w:br w:type="page"/>
      </w:r>
    </w:p>
    <w:p w14:paraId="2E518AE4" w14:textId="2C4F6CF6" w:rsidR="00071A79" w:rsidRPr="00C60827" w:rsidRDefault="00071A79" w:rsidP="00071A79">
      <w:pPr>
        <w:rPr>
          <w:rFonts w:asciiTheme="minorHAnsi" w:hAnsiTheme="minorHAnsi"/>
        </w:rPr>
      </w:pPr>
      <w:r w:rsidRPr="00C60827">
        <w:rPr>
          <w:rFonts w:asciiTheme="minorHAnsi" w:hAnsiTheme="minorHAnsi"/>
        </w:rPr>
        <w:lastRenderedPageBreak/>
        <w:t>Załącznik nr 5 do umowy</w:t>
      </w:r>
    </w:p>
    <w:p w14:paraId="094A270C" w14:textId="77777777" w:rsidR="00071A79" w:rsidRPr="00C60827" w:rsidRDefault="00071A79" w:rsidP="00071A79">
      <w:pPr>
        <w:jc w:val="both"/>
        <w:rPr>
          <w:rFonts w:asciiTheme="minorHAnsi" w:hAnsiTheme="minorHAnsi"/>
          <w:i/>
          <w:sz w:val="22"/>
          <w:szCs w:val="22"/>
        </w:rPr>
      </w:pPr>
      <w:r w:rsidRPr="00C60827">
        <w:rPr>
          <w:rFonts w:asciiTheme="minorHAnsi" w:hAnsiTheme="minorHAnsi"/>
          <w:i/>
          <w:sz w:val="22"/>
          <w:szCs w:val="22"/>
        </w:rPr>
        <w:t xml:space="preserve">Zakres danych osobowych powierzonych Wykonawcy do przetwarzania </w:t>
      </w:r>
    </w:p>
    <w:p w14:paraId="7CC89F25" w14:textId="77777777" w:rsidR="00071A79" w:rsidRPr="00C60827" w:rsidRDefault="00071A79" w:rsidP="00071A79">
      <w:pPr>
        <w:jc w:val="both"/>
        <w:rPr>
          <w:rFonts w:asciiTheme="minorHAnsi" w:hAnsiTheme="minorHAnsi"/>
          <w:i/>
          <w:sz w:val="22"/>
          <w:szCs w:val="22"/>
        </w:rPr>
      </w:pPr>
    </w:p>
    <w:p w14:paraId="378E3997" w14:textId="77777777" w:rsidR="00071A79" w:rsidRPr="00C60827" w:rsidRDefault="00071A79" w:rsidP="00071A79">
      <w:pPr>
        <w:rPr>
          <w:rFonts w:asciiTheme="minorHAnsi" w:hAnsiTheme="minorHAnsi"/>
        </w:rPr>
      </w:pPr>
    </w:p>
    <w:p w14:paraId="1C532020" w14:textId="08442D8D" w:rsidR="00071A79" w:rsidRPr="00C60827" w:rsidRDefault="00BA110C" w:rsidP="00071A79">
      <w:pPr>
        <w:jc w:val="both"/>
        <w:rPr>
          <w:rFonts w:asciiTheme="minorHAnsi" w:hAnsiTheme="minorHAnsi"/>
          <w:b/>
          <w:sz w:val="24"/>
        </w:rPr>
      </w:pPr>
      <w:r w:rsidRPr="00C60827">
        <w:rPr>
          <w:rFonts w:asciiTheme="minorHAnsi" w:hAnsiTheme="minorHAnsi"/>
          <w:b/>
          <w:sz w:val="24"/>
        </w:rPr>
        <w:t>Zakres danych osobowych powierzonych do przetwarzania w ramach zbioru:</w:t>
      </w:r>
      <w:r w:rsidRPr="00C60827">
        <w:rPr>
          <w:rFonts w:asciiTheme="minorHAnsi" w:hAnsiTheme="minorHAnsi"/>
          <w:b/>
          <w:snapToGrid w:val="0"/>
          <w:sz w:val="24"/>
        </w:rPr>
        <w:t xml:space="preserve"> </w:t>
      </w:r>
      <w:r w:rsidRPr="00C60827">
        <w:rPr>
          <w:rFonts w:asciiTheme="minorHAnsi" w:hAnsiTheme="minorHAnsi"/>
          <w:b/>
          <w:sz w:val="24"/>
        </w:rPr>
        <w:t xml:space="preserve">Program Operacyjny </w:t>
      </w:r>
      <w:r w:rsidR="00C05107" w:rsidRPr="00C60827">
        <w:rPr>
          <w:rFonts w:asciiTheme="minorHAnsi" w:hAnsiTheme="minorHAnsi"/>
          <w:b/>
          <w:sz w:val="24"/>
        </w:rPr>
        <w:t>Wiedza Edukacja Rozwój</w:t>
      </w:r>
      <w:r w:rsidRPr="00C60827">
        <w:rPr>
          <w:rFonts w:asciiTheme="minorHAnsi" w:hAnsiTheme="minorHAnsi"/>
          <w:b/>
          <w:sz w:val="24"/>
        </w:rPr>
        <w:t xml:space="preserve"> 2014-20</w:t>
      </w:r>
      <w:r w:rsidR="00C05107" w:rsidRPr="00C60827">
        <w:rPr>
          <w:rFonts w:asciiTheme="minorHAnsi" w:hAnsiTheme="minorHAnsi"/>
          <w:b/>
          <w:sz w:val="24"/>
        </w:rPr>
        <w:t>20</w:t>
      </w:r>
      <w:r w:rsidRPr="00C60827">
        <w:rPr>
          <w:rFonts w:asciiTheme="minorHAnsi" w:hAnsiTheme="minorHAnsi"/>
          <w:b/>
          <w:sz w:val="24"/>
        </w:rPr>
        <w:t xml:space="preserve"> </w:t>
      </w:r>
    </w:p>
    <w:p w14:paraId="7255966E" w14:textId="4553C3B3" w:rsidR="00437168" w:rsidRPr="00C60827" w:rsidRDefault="00437168" w:rsidP="00021288">
      <w:pPr>
        <w:pStyle w:val="ZPKTzmpktartykuempunktem"/>
        <w:numPr>
          <w:ilvl w:val="1"/>
          <w:numId w:val="2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osobowe podmiotu będącego osobą fizyczną wykonującą działalność gospodarczą:</w:t>
      </w:r>
    </w:p>
    <w:p w14:paraId="5878DC44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imiona i nazwisko,</w:t>
      </w:r>
    </w:p>
    <w:p w14:paraId="2FA70288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dane teleadresowe, </w:t>
      </w:r>
    </w:p>
    <w:p w14:paraId="3518EF7A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NIP,</w:t>
      </w:r>
    </w:p>
    <w:p w14:paraId="18A7ED85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REGON,</w:t>
      </w:r>
    </w:p>
    <w:p w14:paraId="7D4FC4C1" w14:textId="77777777" w:rsidR="00437168" w:rsidRPr="00C60827" w:rsidRDefault="00437168" w:rsidP="00176997">
      <w:pPr>
        <w:pStyle w:val="Akapitzlist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data rozpoczęcia i zakończenia udziału w projekcie,</w:t>
      </w:r>
    </w:p>
    <w:p w14:paraId="783C1E37" w14:textId="77777777" w:rsidR="00437168" w:rsidRPr="00C60827" w:rsidRDefault="00437168" w:rsidP="00176997">
      <w:pPr>
        <w:pStyle w:val="Akapitzlist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 w:rsidRPr="00C60827">
        <w:rPr>
          <w:rFonts w:asciiTheme="minorHAnsi" w:hAnsiTheme="minorHAnsi"/>
          <w:sz w:val="22"/>
          <w:szCs w:val="22"/>
        </w:rPr>
        <w:t>data rozpoczęcia/zakończenia udziału we wsparciu;</w:t>
      </w:r>
    </w:p>
    <w:p w14:paraId="356018CB" w14:textId="1F872590" w:rsidR="00437168" w:rsidRPr="00C60827" w:rsidRDefault="00437168" w:rsidP="00021288">
      <w:pPr>
        <w:pStyle w:val="ZPKTzmpktartykuempunktem"/>
        <w:numPr>
          <w:ilvl w:val="1"/>
          <w:numId w:val="2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osób upoważnionych do kontaktowania się w imieniu podmiotów świadczących  usługi rozwojowe:</w:t>
      </w:r>
    </w:p>
    <w:p w14:paraId="42A4047B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imiona i nazwisko,</w:t>
      </w:r>
    </w:p>
    <w:p w14:paraId="294CA945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teleadresowe,</w:t>
      </w:r>
    </w:p>
    <w:p w14:paraId="7D067396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miejsce zatrudnienia;</w:t>
      </w:r>
    </w:p>
    <w:p w14:paraId="7B8D322E" w14:textId="32B50B1A" w:rsidR="00437168" w:rsidRPr="00C60827" w:rsidRDefault="00437168" w:rsidP="00021288">
      <w:pPr>
        <w:pStyle w:val="ZPKTzmpktartykuempunktem"/>
        <w:numPr>
          <w:ilvl w:val="1"/>
          <w:numId w:val="2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osobowe personelu podmiotów świadczących usługi rozwojowe i ich współpracowników:</w:t>
      </w:r>
    </w:p>
    <w:p w14:paraId="72CB161B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imiona i nazwisko,</w:t>
      </w:r>
    </w:p>
    <w:p w14:paraId="741BEC56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teleadresowe,</w:t>
      </w:r>
    </w:p>
    <w:p w14:paraId="6E469A0C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numer PESEL,</w:t>
      </w:r>
    </w:p>
    <w:p w14:paraId="2590B379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w przypadku osób nieposiadających numeru PESEL - nazwa, seria i numer dokumentu stwierdzającego tożsamość, </w:t>
      </w:r>
    </w:p>
    <w:p w14:paraId="3B41FF33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wykształcenie,</w:t>
      </w:r>
    </w:p>
    <w:p w14:paraId="6DE823FD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miejsce zatrudnienia,</w:t>
      </w:r>
    </w:p>
    <w:p w14:paraId="7DB9804A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przebieg pracy zawodowej;</w:t>
      </w:r>
    </w:p>
    <w:p w14:paraId="507B9FED" w14:textId="1B83BFEB" w:rsidR="00437168" w:rsidRPr="00C60827" w:rsidRDefault="00437168" w:rsidP="00021288">
      <w:pPr>
        <w:pStyle w:val="ZPKTzmpktartykuempunktem"/>
        <w:numPr>
          <w:ilvl w:val="1"/>
          <w:numId w:val="2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osób uprawnionych do obsługi konta w systemie teleinformatycznym:</w:t>
      </w:r>
    </w:p>
    <w:p w14:paraId="31B3297B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imiona i nazwisko,</w:t>
      </w:r>
    </w:p>
    <w:p w14:paraId="414B1A1E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teleadresowe,</w:t>
      </w:r>
    </w:p>
    <w:p w14:paraId="7935C0D8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numer PESEL,</w:t>
      </w:r>
    </w:p>
    <w:p w14:paraId="1E341768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w przypadku osób nieposiadających numeru PESEL - nazwa, seria i numer dokumentu stwierdzającego tożsamość,</w:t>
      </w:r>
    </w:p>
    <w:p w14:paraId="4F72AADA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miejsce zatrudnienia; </w:t>
      </w:r>
    </w:p>
    <w:p w14:paraId="7D113E44" w14:textId="786C0800" w:rsidR="00437168" w:rsidRPr="00C60827" w:rsidRDefault="00437168" w:rsidP="00021288">
      <w:pPr>
        <w:pStyle w:val="ZPKTzmpktartykuempunktem"/>
        <w:numPr>
          <w:ilvl w:val="1"/>
          <w:numId w:val="2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dane osobowe </w:t>
      </w:r>
      <w:r w:rsidRPr="00C60827">
        <w:rPr>
          <w:rFonts w:asciiTheme="minorHAnsi" w:eastAsia="Calibri" w:hAnsiTheme="minorHAnsi" w:cs="Times New Roman"/>
          <w:sz w:val="22"/>
          <w:szCs w:val="22"/>
        </w:rPr>
        <w:t>innych użytkowników systemu teleinformatycznego</w:t>
      </w:r>
      <w:r w:rsidRPr="00C60827">
        <w:rPr>
          <w:rFonts w:asciiTheme="minorHAnsi" w:hAnsiTheme="minorHAnsi" w:cs="Times New Roman"/>
          <w:sz w:val="22"/>
          <w:szCs w:val="22"/>
        </w:rPr>
        <w:t xml:space="preserve">, w tym dane osobowe odbiorców i uczestników usług: </w:t>
      </w:r>
    </w:p>
    <w:p w14:paraId="198EA513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imiona i nazwisko,</w:t>
      </w:r>
    </w:p>
    <w:p w14:paraId="105F92D0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dane teleadresowe,</w:t>
      </w:r>
    </w:p>
    <w:p w14:paraId="3D8FDEEC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numer PESEL,</w:t>
      </w:r>
    </w:p>
    <w:p w14:paraId="5367E7C3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w przypadku osób nieposiadających numeru PESEL – płeć, data urodzenia, nazwa, seria i numer dokumentu stwierdzającego tożsamość,</w:t>
      </w:r>
    </w:p>
    <w:p w14:paraId="5433107C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miejsce zatrudnienia,</w:t>
      </w:r>
    </w:p>
    <w:p w14:paraId="460C4D6C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wykształcenie, </w:t>
      </w:r>
    </w:p>
    <w:p w14:paraId="6103030C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wykonywany zawód,</w:t>
      </w:r>
    </w:p>
    <w:p w14:paraId="4B98C2E4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osoba bezdomna lub dotknięta wykluczeniem z dostępu do mieszkań,</w:t>
      </w:r>
    </w:p>
    <w:p w14:paraId="3E79955F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osoba żyjąca w gospodarstwie składającym się z jednej osoby dorosłej i dzieci pozostających na utrzymaniu,</w:t>
      </w:r>
    </w:p>
    <w:p w14:paraId="5964309B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osoba przebywająca w gospodarstwie domowym bez osób pracujących, </w:t>
      </w:r>
    </w:p>
    <w:p w14:paraId="73A99501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lastRenderedPageBreak/>
        <w:t>osoba przebywająca w gospodarstwie domowym bez osób pracujących, z dziećmi pozostającymi na utrzymaniu,</w:t>
      </w:r>
    </w:p>
    <w:p w14:paraId="4BC63A61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osoba należąca do mniejszości narodowej lub etnicznej, migrant, osoba obcego pochodzenia,</w:t>
      </w:r>
    </w:p>
    <w:p w14:paraId="0EBA6E30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>osoba z niepełnosprawnościami,</w:t>
      </w:r>
    </w:p>
    <w:p w14:paraId="2121DDD6" w14:textId="77777777" w:rsidR="00437168" w:rsidRPr="00C60827" w:rsidRDefault="00437168" w:rsidP="00176997">
      <w:pPr>
        <w:pStyle w:val="ZPKTzmpktartykuempunktem"/>
        <w:numPr>
          <w:ilvl w:val="0"/>
          <w:numId w:val="32"/>
        </w:numPr>
        <w:spacing w:line="240" w:lineRule="auto"/>
        <w:jc w:val="left"/>
        <w:rPr>
          <w:rFonts w:asciiTheme="minorHAnsi" w:hAnsiTheme="minorHAnsi" w:cs="Times New Roman"/>
          <w:sz w:val="22"/>
          <w:szCs w:val="22"/>
        </w:rPr>
      </w:pPr>
      <w:r w:rsidRPr="00C60827">
        <w:rPr>
          <w:rFonts w:asciiTheme="minorHAnsi" w:hAnsiTheme="minorHAnsi" w:cs="Times New Roman"/>
          <w:sz w:val="22"/>
          <w:szCs w:val="22"/>
        </w:rPr>
        <w:t xml:space="preserve">osoba w innej niekorzystnej sytuacji społecznej (innej niż wymienione powyżej). </w:t>
      </w:r>
    </w:p>
    <w:p w14:paraId="2B482FA3" w14:textId="77777777" w:rsidR="00437168" w:rsidRPr="00C60827" w:rsidRDefault="00437168" w:rsidP="00176997">
      <w:pPr>
        <w:pStyle w:val="Akapitzlist"/>
        <w:numPr>
          <w:ilvl w:val="0"/>
          <w:numId w:val="32"/>
        </w:numPr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bCs/>
          <w:sz w:val="22"/>
          <w:szCs w:val="22"/>
        </w:rPr>
        <w:t>data rozpoczęcia i zakończenia udziału w projekcie,</w:t>
      </w:r>
    </w:p>
    <w:p w14:paraId="0B585257" w14:textId="77777777" w:rsidR="00437168" w:rsidRPr="00C60827" w:rsidRDefault="00437168" w:rsidP="00176997">
      <w:pPr>
        <w:pStyle w:val="Akapitzlist"/>
        <w:numPr>
          <w:ilvl w:val="0"/>
          <w:numId w:val="32"/>
        </w:numPr>
        <w:rPr>
          <w:rFonts w:asciiTheme="minorHAnsi" w:hAnsiTheme="minorHAnsi"/>
          <w:bCs/>
          <w:sz w:val="22"/>
          <w:szCs w:val="22"/>
        </w:rPr>
      </w:pPr>
      <w:r w:rsidRPr="00C60827">
        <w:rPr>
          <w:rFonts w:asciiTheme="minorHAnsi" w:hAnsiTheme="minorHAnsi"/>
          <w:bCs/>
          <w:sz w:val="22"/>
          <w:szCs w:val="22"/>
        </w:rPr>
        <w:t>data rozpoczęcia/zakończenia udziału we wsparciu;</w:t>
      </w:r>
    </w:p>
    <w:p w14:paraId="0780C6C1" w14:textId="77777777" w:rsidR="00437168" w:rsidRPr="00C60827" w:rsidRDefault="00437168" w:rsidP="00071A79">
      <w:pPr>
        <w:jc w:val="both"/>
        <w:rPr>
          <w:rFonts w:asciiTheme="minorHAnsi" w:hAnsiTheme="minorHAnsi"/>
          <w:b/>
          <w:sz w:val="22"/>
          <w:szCs w:val="22"/>
        </w:rPr>
      </w:pPr>
    </w:p>
    <w:p w14:paraId="20874A94" w14:textId="77777777" w:rsidR="00BA110C" w:rsidRPr="00C60827" w:rsidRDefault="00BA110C" w:rsidP="00071A79">
      <w:pPr>
        <w:jc w:val="both"/>
        <w:rPr>
          <w:rFonts w:asciiTheme="minorHAnsi" w:hAnsiTheme="minorHAnsi"/>
          <w:b/>
          <w:sz w:val="24"/>
        </w:rPr>
      </w:pPr>
    </w:p>
    <w:sectPr w:rsidR="00BA110C" w:rsidRPr="00C60827" w:rsidSect="009525BF">
      <w:pgSz w:w="11906" w:h="16838" w:code="9"/>
      <w:pgMar w:top="1526" w:right="1304" w:bottom="1418" w:left="147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071DB" w16cid:durableId="1FBF9B16"/>
  <w16cid:commentId w16cid:paraId="7D52FBDC" w16cid:durableId="1FBF9BC1"/>
  <w16cid:commentId w16cid:paraId="1709C9BB" w16cid:durableId="1FBF9B17"/>
  <w16cid:commentId w16cid:paraId="4F7A0BB9" w16cid:durableId="1FBF9BD9"/>
  <w16cid:commentId w16cid:paraId="00E984D8" w16cid:durableId="1FBF9C83"/>
  <w16cid:commentId w16cid:paraId="167A553F" w16cid:durableId="1FBF9B18"/>
  <w16cid:commentId w16cid:paraId="7B5CB895" w16cid:durableId="1FBF9C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66748" w14:textId="77777777" w:rsidR="00F709CA" w:rsidRDefault="00F709CA">
      <w:r>
        <w:separator/>
      </w:r>
    </w:p>
  </w:endnote>
  <w:endnote w:type="continuationSeparator" w:id="0">
    <w:p w14:paraId="6C263A4C" w14:textId="77777777" w:rsidR="00F709CA" w:rsidRDefault="00F70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148595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p w14:paraId="53D1D43B" w14:textId="7D1B8564" w:rsidR="004479DF" w:rsidRPr="00176997" w:rsidRDefault="004479DF">
        <w:pPr>
          <w:pStyle w:val="Stopka"/>
          <w:jc w:val="right"/>
          <w:rPr>
            <w:rFonts w:asciiTheme="minorHAnsi" w:hAnsiTheme="minorHAnsi"/>
            <w:sz w:val="16"/>
            <w:szCs w:val="16"/>
          </w:rPr>
        </w:pPr>
        <w:r w:rsidRPr="00176997">
          <w:rPr>
            <w:rFonts w:asciiTheme="minorHAnsi" w:hAnsiTheme="minorHAnsi"/>
            <w:sz w:val="16"/>
            <w:szCs w:val="16"/>
          </w:rPr>
          <w:fldChar w:fldCharType="begin"/>
        </w:r>
        <w:r w:rsidRPr="00176997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176997">
          <w:rPr>
            <w:rFonts w:asciiTheme="minorHAnsi" w:hAnsiTheme="minorHAnsi"/>
            <w:sz w:val="16"/>
            <w:szCs w:val="16"/>
          </w:rPr>
          <w:fldChar w:fldCharType="separate"/>
        </w:r>
        <w:r w:rsidR="00842F49">
          <w:rPr>
            <w:rFonts w:asciiTheme="minorHAnsi" w:hAnsiTheme="minorHAnsi"/>
            <w:noProof/>
            <w:sz w:val="16"/>
            <w:szCs w:val="16"/>
          </w:rPr>
          <w:t>17</w:t>
        </w:r>
        <w:r w:rsidRPr="00176997">
          <w:rPr>
            <w:rFonts w:asciiTheme="minorHAnsi" w:hAnsiTheme="minorHAnsi"/>
            <w:sz w:val="16"/>
            <w:szCs w:val="16"/>
          </w:rPr>
          <w:fldChar w:fldCharType="end"/>
        </w:r>
      </w:p>
    </w:sdtContent>
  </w:sdt>
  <w:p w14:paraId="33C7ACA8" w14:textId="2E2A9A92" w:rsidR="004479DF" w:rsidRDefault="004479DF">
    <w:pPr>
      <w:pStyle w:val="Stopka"/>
    </w:pPr>
    <w:r w:rsidRPr="004B2171">
      <w:rPr>
        <w:noProof/>
      </w:rPr>
      <w:drawing>
        <wp:anchor distT="0" distB="0" distL="114300" distR="114300" simplePos="0" relativeHeight="251659264" behindDoc="0" locked="1" layoutInCell="1" allowOverlap="1" wp14:anchorId="33789B32" wp14:editId="34E6A3EF">
          <wp:simplePos x="0" y="0"/>
          <wp:positionH relativeFrom="page">
            <wp:posOffset>935990</wp:posOffset>
          </wp:positionH>
          <wp:positionV relativeFrom="page">
            <wp:posOffset>10095865</wp:posOffset>
          </wp:positionV>
          <wp:extent cx="5474970" cy="322580"/>
          <wp:effectExtent l="0" t="0" r="0" b="1270"/>
          <wp:wrapNone/>
          <wp:docPr id="11" name="Obraz 3" descr="PO-K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-K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523" b="2306"/>
                  <a:stretch>
                    <a:fillRect/>
                  </a:stretch>
                </pic:blipFill>
                <pic:spPr bwMode="auto">
                  <a:xfrm>
                    <a:off x="0" y="0"/>
                    <a:ext cx="5474970" cy="322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DB76B" w14:textId="77777777" w:rsidR="004479DF" w:rsidRDefault="004479DF" w:rsidP="00630F5D">
    <w:pPr>
      <w:pStyle w:val="Stopka"/>
      <w:jc w:val="center"/>
    </w:pPr>
  </w:p>
  <w:p w14:paraId="6C023792" w14:textId="77777777" w:rsidR="004479DF" w:rsidRDefault="004479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A3FC6" w14:textId="77777777" w:rsidR="00F709CA" w:rsidRDefault="00F709CA">
      <w:r>
        <w:separator/>
      </w:r>
    </w:p>
  </w:footnote>
  <w:footnote w:type="continuationSeparator" w:id="0">
    <w:p w14:paraId="088CE311" w14:textId="77777777" w:rsidR="00F709CA" w:rsidRDefault="00F709CA">
      <w:r>
        <w:continuationSeparator/>
      </w:r>
    </w:p>
  </w:footnote>
  <w:footnote w:id="1">
    <w:p w14:paraId="7FBAF0AD" w14:textId="77777777" w:rsidR="004479DF" w:rsidRPr="00C60827" w:rsidRDefault="004479DF" w:rsidP="009D54B6">
      <w:pPr>
        <w:pStyle w:val="Tekstprzypisudolnego"/>
        <w:tabs>
          <w:tab w:val="left" w:pos="284"/>
        </w:tabs>
        <w:jc w:val="both"/>
        <w:rPr>
          <w:rFonts w:asciiTheme="minorHAnsi" w:hAnsiTheme="minorHAnsi"/>
          <w:sz w:val="16"/>
          <w:szCs w:val="16"/>
        </w:rPr>
      </w:pPr>
      <w:r w:rsidRPr="00C60827">
        <w:rPr>
          <w:rStyle w:val="Znakiprzypiswdolnych"/>
          <w:rFonts w:asciiTheme="minorHAnsi" w:hAnsiTheme="minorHAnsi"/>
        </w:rPr>
        <w:footnoteRef/>
      </w:r>
      <w:r w:rsidRPr="00C60827">
        <w:rPr>
          <w:rFonts w:asciiTheme="minorHAnsi" w:hAnsiTheme="minorHAnsi"/>
        </w:rPr>
        <w:tab/>
      </w:r>
      <w:r w:rsidRPr="00C60827">
        <w:rPr>
          <w:rFonts w:asciiTheme="minorHAnsi" w:hAnsiTheme="minorHAnsi"/>
          <w:sz w:val="16"/>
          <w:szCs w:val="16"/>
        </w:rPr>
        <w:t xml:space="preserve"> W przypadku, gdy Wykonawcy wspólnie ubiegają się o udzielenie zamówienia, komparycja otrzymuje brzmienie: zawarta w Warszawie w dniu (…)</w:t>
      </w:r>
    </w:p>
    <w:p w14:paraId="41B01961" w14:textId="77777777" w:rsidR="004479DF" w:rsidRPr="00C60827" w:rsidRDefault="004479DF" w:rsidP="009D54B6">
      <w:pPr>
        <w:pStyle w:val="Tekstprzypisudolnego"/>
        <w:tabs>
          <w:tab w:val="left" w:pos="284"/>
        </w:tabs>
        <w:jc w:val="both"/>
        <w:rPr>
          <w:rFonts w:asciiTheme="minorHAnsi" w:hAnsiTheme="minorHAnsi"/>
          <w:sz w:val="16"/>
          <w:szCs w:val="16"/>
        </w:rPr>
      </w:pPr>
      <w:r w:rsidRPr="00C60827">
        <w:rPr>
          <w:rFonts w:asciiTheme="minorHAnsi" w:hAnsiTheme="minorHAnsi"/>
          <w:sz w:val="16"/>
          <w:szCs w:val="16"/>
        </w:rPr>
        <w:tab/>
        <w:t xml:space="preserve"> a  </w:t>
      </w:r>
    </w:p>
    <w:p w14:paraId="1BCA73E2" w14:textId="77777777" w:rsidR="004479DF" w:rsidRPr="00C60827" w:rsidRDefault="004479DF" w:rsidP="009D54B6">
      <w:pPr>
        <w:pStyle w:val="Tekstprzypisudolnego"/>
        <w:tabs>
          <w:tab w:val="left" w:pos="284"/>
        </w:tabs>
        <w:jc w:val="both"/>
        <w:rPr>
          <w:rFonts w:asciiTheme="minorHAnsi" w:hAnsiTheme="minorHAnsi"/>
          <w:sz w:val="16"/>
          <w:szCs w:val="16"/>
        </w:rPr>
      </w:pPr>
      <w:r w:rsidRPr="00C60827">
        <w:rPr>
          <w:rFonts w:asciiTheme="minorHAnsi" w:hAnsiTheme="minorHAnsi"/>
          <w:sz w:val="16"/>
          <w:szCs w:val="16"/>
        </w:rPr>
        <w:t xml:space="preserve">       &lt;nazwa (firma) wykonawcy&gt;, z siedzibą w &lt;adres&gt;, &lt;NIP &gt; zwanym dalej „Partnerem wiodącym;</w:t>
      </w:r>
    </w:p>
    <w:p w14:paraId="40CC702E" w14:textId="77777777" w:rsidR="004479DF" w:rsidRPr="00C60827" w:rsidRDefault="004479DF" w:rsidP="009D54B6">
      <w:pPr>
        <w:tabs>
          <w:tab w:val="left" w:pos="284"/>
        </w:tabs>
        <w:suppressAutoHyphens/>
        <w:ind w:left="284"/>
        <w:jc w:val="both"/>
        <w:rPr>
          <w:rFonts w:asciiTheme="minorHAnsi" w:hAnsiTheme="minorHAnsi"/>
          <w:sz w:val="16"/>
          <w:szCs w:val="16"/>
        </w:rPr>
      </w:pPr>
      <w:r w:rsidRPr="00C60827">
        <w:rPr>
          <w:rFonts w:asciiTheme="minorHAnsi" w:hAnsiTheme="minorHAnsi"/>
          <w:sz w:val="16"/>
          <w:szCs w:val="16"/>
        </w:rPr>
        <w:t>&lt;nazwa (firma) wykonawcy&gt;, z siedzibą w &lt;adres&gt;, &lt;NIP &gt; zwanym dalej „Partnerem Konsorcjum”, reprezentowanymi przez: &lt;imię&gt;     &lt;nazwisko&gt; - &lt;stanowisko&gt;, zwanymi dalej „Wykonawcą”.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AB87C" w14:textId="7BEEAF49" w:rsidR="004479DF" w:rsidRDefault="004479DF">
    <w:pPr>
      <w:pStyle w:val="Nagwek"/>
    </w:pPr>
    <w:r>
      <w:rPr>
        <w:noProof/>
      </w:rPr>
      <w:drawing>
        <wp:inline distT="0" distB="0" distL="0" distR="0" wp14:anchorId="0EC7902A" wp14:editId="18F24C7D">
          <wp:extent cx="5760720" cy="627946"/>
          <wp:effectExtent l="0" t="0" r="0" b="127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9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EFD6A" w14:textId="77777777" w:rsidR="004479DF" w:rsidRDefault="004479DF">
    <w:pPr>
      <w:pStyle w:val="Nagwek"/>
    </w:pPr>
    <w:r w:rsidRPr="004B2AC2">
      <w:rPr>
        <w:noProof/>
      </w:rPr>
      <w:drawing>
        <wp:inline distT="0" distB="0" distL="0" distR="0" wp14:anchorId="100BA754" wp14:editId="2A1EEEC6">
          <wp:extent cx="1286510" cy="688975"/>
          <wp:effectExtent l="0" t="0" r="8890" b="0"/>
          <wp:docPr id="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0CA1"/>
    <w:multiLevelType w:val="hybridMultilevel"/>
    <w:tmpl w:val="0130CF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 w:tentative="1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1" w15:restartNumberingAfterBreak="0">
    <w:nsid w:val="0A84296F"/>
    <w:multiLevelType w:val="hybridMultilevel"/>
    <w:tmpl w:val="951033B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057033F"/>
    <w:multiLevelType w:val="multilevel"/>
    <w:tmpl w:val="EE1EB3F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asciiTheme="minorHAnsi" w:eastAsia="Times New Roman" w:hAnsiTheme="minorHAnsi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3" w15:restartNumberingAfterBreak="0">
    <w:nsid w:val="105F3CD1"/>
    <w:multiLevelType w:val="hybridMultilevel"/>
    <w:tmpl w:val="E25EC1C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13875572"/>
    <w:multiLevelType w:val="hybridMultilevel"/>
    <w:tmpl w:val="6600AD8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 w:tentative="1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5" w15:restartNumberingAfterBreak="0">
    <w:nsid w:val="17A13C39"/>
    <w:multiLevelType w:val="hybridMultilevel"/>
    <w:tmpl w:val="89F283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76978"/>
    <w:multiLevelType w:val="hybridMultilevel"/>
    <w:tmpl w:val="F9D03D64"/>
    <w:lvl w:ilvl="0" w:tplc="A8A445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21BD1"/>
    <w:multiLevelType w:val="hybridMultilevel"/>
    <w:tmpl w:val="FA008DD2"/>
    <w:lvl w:ilvl="0" w:tplc="57F0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5D72"/>
    <w:multiLevelType w:val="hybridMultilevel"/>
    <w:tmpl w:val="F0CA30D6"/>
    <w:lvl w:ilvl="0" w:tplc="56A8FBDE">
      <w:start w:val="1"/>
      <w:numFmt w:val="decimal"/>
      <w:lvlText w:val="%1)"/>
      <w:lvlJc w:val="left"/>
      <w:pPr>
        <w:ind w:left="113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9" w15:restartNumberingAfterBreak="0">
    <w:nsid w:val="27CD0C55"/>
    <w:multiLevelType w:val="hybridMultilevel"/>
    <w:tmpl w:val="0EDEE132"/>
    <w:lvl w:ilvl="0" w:tplc="77241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F80784"/>
    <w:multiLevelType w:val="multilevel"/>
    <w:tmpl w:val="433E21F8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  <w:i w:val="0"/>
        <w:u w:val="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7C7458"/>
    <w:multiLevelType w:val="hybridMultilevel"/>
    <w:tmpl w:val="33386ACE"/>
    <w:lvl w:ilvl="0" w:tplc="4CE687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44E0B"/>
    <w:multiLevelType w:val="multilevel"/>
    <w:tmpl w:val="E826B9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color w:val="auto"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9A24760"/>
    <w:multiLevelType w:val="hybridMultilevel"/>
    <w:tmpl w:val="FC702170"/>
    <w:lvl w:ilvl="0" w:tplc="4812693A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F2B10E3"/>
    <w:multiLevelType w:val="hybridMultilevel"/>
    <w:tmpl w:val="32181DBA"/>
    <w:lvl w:ilvl="0" w:tplc="57F01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6017F"/>
    <w:multiLevelType w:val="multilevel"/>
    <w:tmpl w:val="0415001D"/>
    <w:lvl w:ilvl="0">
      <w:start w:val="1"/>
      <w:numFmt w:val="decimal"/>
      <w:pStyle w:val="Akapitzlist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A0A32FB"/>
    <w:multiLevelType w:val="hybridMultilevel"/>
    <w:tmpl w:val="057A5E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4CD"/>
    <w:multiLevelType w:val="hybridMultilevel"/>
    <w:tmpl w:val="FEEEBCB4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11D63"/>
    <w:multiLevelType w:val="hybridMultilevel"/>
    <w:tmpl w:val="926CA7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128A3"/>
    <w:multiLevelType w:val="multilevel"/>
    <w:tmpl w:val="5972F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C864A4C"/>
    <w:multiLevelType w:val="hybridMultilevel"/>
    <w:tmpl w:val="63BE0A46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8B3ADB"/>
    <w:multiLevelType w:val="multilevel"/>
    <w:tmpl w:val="3490F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ED61320"/>
    <w:multiLevelType w:val="hybridMultilevel"/>
    <w:tmpl w:val="024EB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A1E6556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 w:hint="default"/>
        <w:sz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E4D81"/>
    <w:multiLevelType w:val="hybridMultilevel"/>
    <w:tmpl w:val="3B860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F1615"/>
    <w:multiLevelType w:val="multilevel"/>
    <w:tmpl w:val="F82E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7476CD8"/>
    <w:multiLevelType w:val="multilevel"/>
    <w:tmpl w:val="A960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lowerLetter"/>
      <w:lvlText w:val="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81D7B41"/>
    <w:multiLevelType w:val="hybridMultilevel"/>
    <w:tmpl w:val="D84A43E2"/>
    <w:lvl w:ilvl="0" w:tplc="AD3ECF6C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65352"/>
    <w:multiLevelType w:val="multilevel"/>
    <w:tmpl w:val="249CFC8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color w:val="auto"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3321E73"/>
    <w:multiLevelType w:val="hybridMultilevel"/>
    <w:tmpl w:val="A000C4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47" w:hanging="360"/>
      </w:pPr>
    </w:lvl>
    <w:lvl w:ilvl="2" w:tplc="0415001B" w:tentative="1">
      <w:start w:val="1"/>
      <w:numFmt w:val="lowerRoman"/>
      <w:lvlText w:val="%3."/>
      <w:lvlJc w:val="right"/>
      <w:pPr>
        <w:ind w:left="1467" w:hanging="180"/>
      </w:pPr>
    </w:lvl>
    <w:lvl w:ilvl="3" w:tplc="0415000F" w:tentative="1">
      <w:start w:val="1"/>
      <w:numFmt w:val="decimal"/>
      <w:lvlText w:val="%4."/>
      <w:lvlJc w:val="left"/>
      <w:pPr>
        <w:ind w:left="2187" w:hanging="360"/>
      </w:pPr>
    </w:lvl>
    <w:lvl w:ilvl="4" w:tplc="04150019" w:tentative="1">
      <w:start w:val="1"/>
      <w:numFmt w:val="lowerLetter"/>
      <w:lvlText w:val="%5."/>
      <w:lvlJc w:val="left"/>
      <w:pPr>
        <w:ind w:left="2907" w:hanging="360"/>
      </w:pPr>
    </w:lvl>
    <w:lvl w:ilvl="5" w:tplc="0415001B" w:tentative="1">
      <w:start w:val="1"/>
      <w:numFmt w:val="lowerRoman"/>
      <w:lvlText w:val="%6."/>
      <w:lvlJc w:val="right"/>
      <w:pPr>
        <w:ind w:left="3627" w:hanging="180"/>
      </w:pPr>
    </w:lvl>
    <w:lvl w:ilvl="6" w:tplc="0415000F" w:tentative="1">
      <w:start w:val="1"/>
      <w:numFmt w:val="decimal"/>
      <w:lvlText w:val="%7."/>
      <w:lvlJc w:val="left"/>
      <w:pPr>
        <w:ind w:left="4347" w:hanging="360"/>
      </w:pPr>
    </w:lvl>
    <w:lvl w:ilvl="7" w:tplc="04150019" w:tentative="1">
      <w:start w:val="1"/>
      <w:numFmt w:val="lowerLetter"/>
      <w:lvlText w:val="%8."/>
      <w:lvlJc w:val="left"/>
      <w:pPr>
        <w:ind w:left="5067" w:hanging="360"/>
      </w:pPr>
    </w:lvl>
    <w:lvl w:ilvl="8" w:tplc="0415001B" w:tentative="1">
      <w:start w:val="1"/>
      <w:numFmt w:val="lowerRoman"/>
      <w:lvlText w:val="%9."/>
      <w:lvlJc w:val="right"/>
      <w:pPr>
        <w:ind w:left="5787" w:hanging="180"/>
      </w:pPr>
    </w:lvl>
  </w:abstractNum>
  <w:abstractNum w:abstractNumId="32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3" w15:restartNumberingAfterBreak="0">
    <w:nsid w:val="759F1D53"/>
    <w:multiLevelType w:val="hybridMultilevel"/>
    <w:tmpl w:val="0C208E5A"/>
    <w:lvl w:ilvl="0" w:tplc="96C23ABC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D4348"/>
    <w:multiLevelType w:val="hybridMultilevel"/>
    <w:tmpl w:val="06A69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C6B5A93"/>
    <w:multiLevelType w:val="multilevel"/>
    <w:tmpl w:val="02EC94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color w:val="auto"/>
        <w:sz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D04878"/>
    <w:multiLevelType w:val="hybridMultilevel"/>
    <w:tmpl w:val="F1B655CA"/>
    <w:lvl w:ilvl="0" w:tplc="A20C54FA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36"/>
  </w:num>
  <w:num w:numId="4">
    <w:abstractNumId w:val="5"/>
  </w:num>
  <w:num w:numId="5">
    <w:abstractNumId w:val="7"/>
  </w:num>
  <w:num w:numId="6">
    <w:abstractNumId w:val="15"/>
  </w:num>
  <w:num w:numId="7">
    <w:abstractNumId w:val="34"/>
  </w:num>
  <w:num w:numId="8">
    <w:abstractNumId w:val="25"/>
  </w:num>
  <w:num w:numId="9">
    <w:abstractNumId w:val="4"/>
  </w:num>
  <w:num w:numId="10">
    <w:abstractNumId w:val="0"/>
  </w:num>
  <w:num w:numId="11">
    <w:abstractNumId w:val="23"/>
  </w:num>
  <w:num w:numId="12">
    <w:abstractNumId w:val="31"/>
  </w:num>
  <w:num w:numId="13">
    <w:abstractNumId w:val="6"/>
  </w:num>
  <w:num w:numId="14">
    <w:abstractNumId w:val="11"/>
  </w:num>
  <w:num w:numId="15">
    <w:abstractNumId w:val="35"/>
  </w:num>
  <w:num w:numId="16">
    <w:abstractNumId w:val="24"/>
  </w:num>
  <w:num w:numId="17">
    <w:abstractNumId w:val="9"/>
  </w:num>
  <w:num w:numId="18">
    <w:abstractNumId w:val="10"/>
  </w:num>
  <w:num w:numId="19">
    <w:abstractNumId w:val="18"/>
  </w:num>
  <w:num w:numId="20">
    <w:abstractNumId w:val="14"/>
  </w:num>
  <w:num w:numId="21">
    <w:abstractNumId w:val="20"/>
  </w:num>
  <w:num w:numId="22">
    <w:abstractNumId w:val="21"/>
  </w:num>
  <w:num w:numId="23">
    <w:abstractNumId w:val="1"/>
  </w:num>
  <w:num w:numId="24">
    <w:abstractNumId w:val="29"/>
  </w:num>
  <w:num w:numId="25">
    <w:abstractNumId w:val="12"/>
  </w:num>
  <w:num w:numId="26">
    <w:abstractNumId w:val="16"/>
  </w:num>
  <w:num w:numId="27">
    <w:abstractNumId w:val="19"/>
  </w:num>
  <w:num w:numId="28">
    <w:abstractNumId w:val="30"/>
  </w:num>
  <w:num w:numId="29">
    <w:abstractNumId w:val="27"/>
  </w:num>
  <w:num w:numId="30">
    <w:abstractNumId w:val="8"/>
  </w:num>
  <w:num w:numId="31">
    <w:abstractNumId w:val="2"/>
  </w:num>
  <w:num w:numId="32">
    <w:abstractNumId w:val="3"/>
  </w:num>
  <w:num w:numId="33">
    <w:abstractNumId w:val="33"/>
  </w:num>
  <w:num w:numId="34">
    <w:abstractNumId w:val="13"/>
  </w:num>
  <w:num w:numId="35">
    <w:abstractNumId w:val="22"/>
  </w:num>
  <w:num w:numId="36">
    <w:abstractNumId w:val="28"/>
  </w:num>
  <w:num w:numId="37">
    <w:abstractNumId w:val="32"/>
  </w:num>
  <w:num w:numId="38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41"/>
    <w:rsid w:val="0000086F"/>
    <w:rsid w:val="000017D4"/>
    <w:rsid w:val="00001C4A"/>
    <w:rsid w:val="00001D71"/>
    <w:rsid w:val="00002A28"/>
    <w:rsid w:val="00002DD4"/>
    <w:rsid w:val="0000321C"/>
    <w:rsid w:val="00003543"/>
    <w:rsid w:val="00010498"/>
    <w:rsid w:val="00010C8B"/>
    <w:rsid w:val="00011492"/>
    <w:rsid w:val="00012892"/>
    <w:rsid w:val="00021288"/>
    <w:rsid w:val="000232A3"/>
    <w:rsid w:val="000274E7"/>
    <w:rsid w:val="00032351"/>
    <w:rsid w:val="00040CFF"/>
    <w:rsid w:val="00041A7D"/>
    <w:rsid w:val="000427D8"/>
    <w:rsid w:val="000436D2"/>
    <w:rsid w:val="00043DBF"/>
    <w:rsid w:val="000459EC"/>
    <w:rsid w:val="00045CED"/>
    <w:rsid w:val="000467C1"/>
    <w:rsid w:val="00046F7A"/>
    <w:rsid w:val="000530C7"/>
    <w:rsid w:val="0005362B"/>
    <w:rsid w:val="00054DA0"/>
    <w:rsid w:val="00054FDD"/>
    <w:rsid w:val="00056A12"/>
    <w:rsid w:val="00056F4F"/>
    <w:rsid w:val="000573D3"/>
    <w:rsid w:val="00061113"/>
    <w:rsid w:val="000620A8"/>
    <w:rsid w:val="0006284D"/>
    <w:rsid w:val="00063709"/>
    <w:rsid w:val="000638DE"/>
    <w:rsid w:val="0006412E"/>
    <w:rsid w:val="00064578"/>
    <w:rsid w:val="00064A83"/>
    <w:rsid w:val="00065BDE"/>
    <w:rsid w:val="00067702"/>
    <w:rsid w:val="00071A79"/>
    <w:rsid w:val="000726AF"/>
    <w:rsid w:val="000727F0"/>
    <w:rsid w:val="00072A1F"/>
    <w:rsid w:val="00072A7F"/>
    <w:rsid w:val="00073F1F"/>
    <w:rsid w:val="0007760D"/>
    <w:rsid w:val="00080373"/>
    <w:rsid w:val="00082BA7"/>
    <w:rsid w:val="00082F0F"/>
    <w:rsid w:val="00082FFA"/>
    <w:rsid w:val="0008378C"/>
    <w:rsid w:val="00084A93"/>
    <w:rsid w:val="000861F7"/>
    <w:rsid w:val="00092BEF"/>
    <w:rsid w:val="00097029"/>
    <w:rsid w:val="000A0D16"/>
    <w:rsid w:val="000A5AF0"/>
    <w:rsid w:val="000A6DB7"/>
    <w:rsid w:val="000A7244"/>
    <w:rsid w:val="000B1531"/>
    <w:rsid w:val="000B1CF9"/>
    <w:rsid w:val="000B1F60"/>
    <w:rsid w:val="000B2B53"/>
    <w:rsid w:val="000B37A6"/>
    <w:rsid w:val="000B4B42"/>
    <w:rsid w:val="000B58CA"/>
    <w:rsid w:val="000B6398"/>
    <w:rsid w:val="000C0D8F"/>
    <w:rsid w:val="000C3BB2"/>
    <w:rsid w:val="000C3F7A"/>
    <w:rsid w:val="000C58B2"/>
    <w:rsid w:val="000C6EEF"/>
    <w:rsid w:val="000C7D26"/>
    <w:rsid w:val="000D1887"/>
    <w:rsid w:val="000D24AD"/>
    <w:rsid w:val="000D3555"/>
    <w:rsid w:val="000D774F"/>
    <w:rsid w:val="000D780E"/>
    <w:rsid w:val="000E2519"/>
    <w:rsid w:val="000E7524"/>
    <w:rsid w:val="000F0383"/>
    <w:rsid w:val="000F6408"/>
    <w:rsid w:val="000F6CA2"/>
    <w:rsid w:val="00100DFF"/>
    <w:rsid w:val="00101677"/>
    <w:rsid w:val="00101912"/>
    <w:rsid w:val="00102079"/>
    <w:rsid w:val="00102A2D"/>
    <w:rsid w:val="00103EB8"/>
    <w:rsid w:val="001044E4"/>
    <w:rsid w:val="0010454F"/>
    <w:rsid w:val="0010458C"/>
    <w:rsid w:val="00104630"/>
    <w:rsid w:val="00105CE1"/>
    <w:rsid w:val="00106B08"/>
    <w:rsid w:val="00110497"/>
    <w:rsid w:val="00110923"/>
    <w:rsid w:val="001113BF"/>
    <w:rsid w:val="00113E7E"/>
    <w:rsid w:val="00114ED0"/>
    <w:rsid w:val="001156CD"/>
    <w:rsid w:val="001157CB"/>
    <w:rsid w:val="0011651C"/>
    <w:rsid w:val="00127DE9"/>
    <w:rsid w:val="0013148E"/>
    <w:rsid w:val="00132C1B"/>
    <w:rsid w:val="001330A2"/>
    <w:rsid w:val="001346EF"/>
    <w:rsid w:val="001354AE"/>
    <w:rsid w:val="00136E1A"/>
    <w:rsid w:val="00137997"/>
    <w:rsid w:val="001456E7"/>
    <w:rsid w:val="00145C74"/>
    <w:rsid w:val="00146B31"/>
    <w:rsid w:val="0015054A"/>
    <w:rsid w:val="0015147B"/>
    <w:rsid w:val="00151D96"/>
    <w:rsid w:val="00152CCC"/>
    <w:rsid w:val="00157337"/>
    <w:rsid w:val="0016094F"/>
    <w:rsid w:val="0016652F"/>
    <w:rsid w:val="00167C4E"/>
    <w:rsid w:val="001716FE"/>
    <w:rsid w:val="001720E2"/>
    <w:rsid w:val="00173771"/>
    <w:rsid w:val="00174259"/>
    <w:rsid w:val="001757CD"/>
    <w:rsid w:val="00175DE9"/>
    <w:rsid w:val="00176997"/>
    <w:rsid w:val="0017787B"/>
    <w:rsid w:val="00182FAA"/>
    <w:rsid w:val="00183DF2"/>
    <w:rsid w:val="0019013D"/>
    <w:rsid w:val="001931D3"/>
    <w:rsid w:val="00195CC6"/>
    <w:rsid w:val="00196597"/>
    <w:rsid w:val="00197B18"/>
    <w:rsid w:val="001A1685"/>
    <w:rsid w:val="001A1B5C"/>
    <w:rsid w:val="001A26D2"/>
    <w:rsid w:val="001A6597"/>
    <w:rsid w:val="001B20B0"/>
    <w:rsid w:val="001B2249"/>
    <w:rsid w:val="001B35F4"/>
    <w:rsid w:val="001B7376"/>
    <w:rsid w:val="001C025D"/>
    <w:rsid w:val="001C43F0"/>
    <w:rsid w:val="001C6244"/>
    <w:rsid w:val="001C7CBF"/>
    <w:rsid w:val="001D00DB"/>
    <w:rsid w:val="001D0D2C"/>
    <w:rsid w:val="001D51E4"/>
    <w:rsid w:val="001D6830"/>
    <w:rsid w:val="001E0B36"/>
    <w:rsid w:val="001E5F34"/>
    <w:rsid w:val="001E7FAD"/>
    <w:rsid w:val="001F15BB"/>
    <w:rsid w:val="001F62C9"/>
    <w:rsid w:val="001F6C58"/>
    <w:rsid w:val="001F7CF9"/>
    <w:rsid w:val="002033FC"/>
    <w:rsid w:val="00204968"/>
    <w:rsid w:val="00204D8B"/>
    <w:rsid w:val="002054AE"/>
    <w:rsid w:val="00206292"/>
    <w:rsid w:val="002069DC"/>
    <w:rsid w:val="0021038B"/>
    <w:rsid w:val="0021340D"/>
    <w:rsid w:val="002139C7"/>
    <w:rsid w:val="00214839"/>
    <w:rsid w:val="00215726"/>
    <w:rsid w:val="0022032A"/>
    <w:rsid w:val="00221307"/>
    <w:rsid w:val="00221B68"/>
    <w:rsid w:val="002238E3"/>
    <w:rsid w:val="00224107"/>
    <w:rsid w:val="002256E3"/>
    <w:rsid w:val="00225EA0"/>
    <w:rsid w:val="002268B5"/>
    <w:rsid w:val="00227BD1"/>
    <w:rsid w:val="00232DFF"/>
    <w:rsid w:val="002372E2"/>
    <w:rsid w:val="00240145"/>
    <w:rsid w:val="00240EEB"/>
    <w:rsid w:val="00242C41"/>
    <w:rsid w:val="00247F57"/>
    <w:rsid w:val="002508AF"/>
    <w:rsid w:val="0025162E"/>
    <w:rsid w:val="00256583"/>
    <w:rsid w:val="002567B9"/>
    <w:rsid w:val="002577CF"/>
    <w:rsid w:val="00260E24"/>
    <w:rsid w:val="00261E12"/>
    <w:rsid w:val="002722EE"/>
    <w:rsid w:val="002725F9"/>
    <w:rsid w:val="002733E0"/>
    <w:rsid w:val="00273A23"/>
    <w:rsid w:val="00273F00"/>
    <w:rsid w:val="002745F3"/>
    <w:rsid w:val="00274BA2"/>
    <w:rsid w:val="00275357"/>
    <w:rsid w:val="0027540D"/>
    <w:rsid w:val="00276DA6"/>
    <w:rsid w:val="002776A3"/>
    <w:rsid w:val="00281F78"/>
    <w:rsid w:val="00282158"/>
    <w:rsid w:val="00282DE2"/>
    <w:rsid w:val="00285F3C"/>
    <w:rsid w:val="00291AF4"/>
    <w:rsid w:val="00293B28"/>
    <w:rsid w:val="0029446C"/>
    <w:rsid w:val="002A0B1F"/>
    <w:rsid w:val="002A3886"/>
    <w:rsid w:val="002A40A8"/>
    <w:rsid w:val="002A76D9"/>
    <w:rsid w:val="002B117A"/>
    <w:rsid w:val="002B37AB"/>
    <w:rsid w:val="002B40EB"/>
    <w:rsid w:val="002B5A04"/>
    <w:rsid w:val="002B63A1"/>
    <w:rsid w:val="002B7098"/>
    <w:rsid w:val="002C22B3"/>
    <w:rsid w:val="002C6FEC"/>
    <w:rsid w:val="002D1D84"/>
    <w:rsid w:val="002D30E9"/>
    <w:rsid w:val="002D6372"/>
    <w:rsid w:val="002E0E26"/>
    <w:rsid w:val="002E3DC1"/>
    <w:rsid w:val="002E4731"/>
    <w:rsid w:val="002E5D6E"/>
    <w:rsid w:val="002E65C6"/>
    <w:rsid w:val="002F386C"/>
    <w:rsid w:val="002F3F36"/>
    <w:rsid w:val="002F79B7"/>
    <w:rsid w:val="00300704"/>
    <w:rsid w:val="00300AC1"/>
    <w:rsid w:val="00301173"/>
    <w:rsid w:val="00302624"/>
    <w:rsid w:val="003101F8"/>
    <w:rsid w:val="00310947"/>
    <w:rsid w:val="003109CC"/>
    <w:rsid w:val="0031264C"/>
    <w:rsid w:val="003149C7"/>
    <w:rsid w:val="00314AF1"/>
    <w:rsid w:val="0032120F"/>
    <w:rsid w:val="003228C3"/>
    <w:rsid w:val="00322A18"/>
    <w:rsid w:val="00323652"/>
    <w:rsid w:val="003243BA"/>
    <w:rsid w:val="003257DD"/>
    <w:rsid w:val="00340120"/>
    <w:rsid w:val="0034250A"/>
    <w:rsid w:val="00346C3A"/>
    <w:rsid w:val="00347613"/>
    <w:rsid w:val="00360D79"/>
    <w:rsid w:val="00370578"/>
    <w:rsid w:val="00370DEA"/>
    <w:rsid w:val="0037307F"/>
    <w:rsid w:val="003736CA"/>
    <w:rsid w:val="00382F59"/>
    <w:rsid w:val="0038375F"/>
    <w:rsid w:val="003859F3"/>
    <w:rsid w:val="00386B78"/>
    <w:rsid w:val="003921A9"/>
    <w:rsid w:val="003932E4"/>
    <w:rsid w:val="00394EE7"/>
    <w:rsid w:val="00395A62"/>
    <w:rsid w:val="00397CD5"/>
    <w:rsid w:val="003A00C4"/>
    <w:rsid w:val="003A197A"/>
    <w:rsid w:val="003A345A"/>
    <w:rsid w:val="003A3CF4"/>
    <w:rsid w:val="003A405E"/>
    <w:rsid w:val="003A484D"/>
    <w:rsid w:val="003A55B5"/>
    <w:rsid w:val="003A7531"/>
    <w:rsid w:val="003A7D9E"/>
    <w:rsid w:val="003B0F1C"/>
    <w:rsid w:val="003C0BE1"/>
    <w:rsid w:val="003C0D6A"/>
    <w:rsid w:val="003C46DA"/>
    <w:rsid w:val="003C7A4E"/>
    <w:rsid w:val="003D041C"/>
    <w:rsid w:val="003D165B"/>
    <w:rsid w:val="003D20C0"/>
    <w:rsid w:val="003D311D"/>
    <w:rsid w:val="003D4F76"/>
    <w:rsid w:val="003D671A"/>
    <w:rsid w:val="003D6DB2"/>
    <w:rsid w:val="003D7F70"/>
    <w:rsid w:val="003E34CB"/>
    <w:rsid w:val="003E48D0"/>
    <w:rsid w:val="003E650B"/>
    <w:rsid w:val="003E7DEF"/>
    <w:rsid w:val="003F035E"/>
    <w:rsid w:val="003F17B0"/>
    <w:rsid w:val="003F4E18"/>
    <w:rsid w:val="003F4E5D"/>
    <w:rsid w:val="003F73F0"/>
    <w:rsid w:val="00401FAF"/>
    <w:rsid w:val="004116E4"/>
    <w:rsid w:val="00415426"/>
    <w:rsid w:val="00424CFC"/>
    <w:rsid w:val="00425EAA"/>
    <w:rsid w:val="004302F8"/>
    <w:rsid w:val="00431D02"/>
    <w:rsid w:val="00431EB4"/>
    <w:rsid w:val="00435773"/>
    <w:rsid w:val="0043685D"/>
    <w:rsid w:val="00436B81"/>
    <w:rsid w:val="00436DF9"/>
    <w:rsid w:val="00437168"/>
    <w:rsid w:val="00437644"/>
    <w:rsid w:val="00440136"/>
    <w:rsid w:val="00440A62"/>
    <w:rsid w:val="00443939"/>
    <w:rsid w:val="004479DF"/>
    <w:rsid w:val="00450855"/>
    <w:rsid w:val="004517D3"/>
    <w:rsid w:val="00455E07"/>
    <w:rsid w:val="00456529"/>
    <w:rsid w:val="00456C3E"/>
    <w:rsid w:val="004607A0"/>
    <w:rsid w:val="004608A1"/>
    <w:rsid w:val="00465259"/>
    <w:rsid w:val="0046749F"/>
    <w:rsid w:val="00467804"/>
    <w:rsid w:val="004703A4"/>
    <w:rsid w:val="00470CF7"/>
    <w:rsid w:val="00470D8B"/>
    <w:rsid w:val="00470E79"/>
    <w:rsid w:val="00473D43"/>
    <w:rsid w:val="00473E93"/>
    <w:rsid w:val="0047507C"/>
    <w:rsid w:val="00477728"/>
    <w:rsid w:val="00480584"/>
    <w:rsid w:val="00483BBF"/>
    <w:rsid w:val="004840C9"/>
    <w:rsid w:val="004846A4"/>
    <w:rsid w:val="00485F50"/>
    <w:rsid w:val="004862B7"/>
    <w:rsid w:val="00486CBE"/>
    <w:rsid w:val="0049080A"/>
    <w:rsid w:val="00491A28"/>
    <w:rsid w:val="004920DB"/>
    <w:rsid w:val="00492B68"/>
    <w:rsid w:val="00494935"/>
    <w:rsid w:val="00494945"/>
    <w:rsid w:val="0049557B"/>
    <w:rsid w:val="0049746E"/>
    <w:rsid w:val="004A1CBE"/>
    <w:rsid w:val="004A474E"/>
    <w:rsid w:val="004A64A0"/>
    <w:rsid w:val="004A7032"/>
    <w:rsid w:val="004A77AB"/>
    <w:rsid w:val="004B1068"/>
    <w:rsid w:val="004B2AC2"/>
    <w:rsid w:val="004B2FDE"/>
    <w:rsid w:val="004B33CD"/>
    <w:rsid w:val="004B4C98"/>
    <w:rsid w:val="004B5DB4"/>
    <w:rsid w:val="004B6DEE"/>
    <w:rsid w:val="004B7522"/>
    <w:rsid w:val="004C1F59"/>
    <w:rsid w:val="004C5A43"/>
    <w:rsid w:val="004C677A"/>
    <w:rsid w:val="004D1166"/>
    <w:rsid w:val="004D1BDE"/>
    <w:rsid w:val="004D3E06"/>
    <w:rsid w:val="004D5D48"/>
    <w:rsid w:val="004D7B3D"/>
    <w:rsid w:val="004E0013"/>
    <w:rsid w:val="004E12D2"/>
    <w:rsid w:val="004E34F9"/>
    <w:rsid w:val="004E3C72"/>
    <w:rsid w:val="004E4357"/>
    <w:rsid w:val="004E565B"/>
    <w:rsid w:val="004E74CF"/>
    <w:rsid w:val="004E7C59"/>
    <w:rsid w:val="004F1467"/>
    <w:rsid w:val="004F32E7"/>
    <w:rsid w:val="004F4C99"/>
    <w:rsid w:val="00505FE1"/>
    <w:rsid w:val="005066D2"/>
    <w:rsid w:val="00506ABA"/>
    <w:rsid w:val="00507411"/>
    <w:rsid w:val="00507FD2"/>
    <w:rsid w:val="005100DD"/>
    <w:rsid w:val="00510CEA"/>
    <w:rsid w:val="00513686"/>
    <w:rsid w:val="00517F8A"/>
    <w:rsid w:val="005205D8"/>
    <w:rsid w:val="00521E5F"/>
    <w:rsid w:val="005229FF"/>
    <w:rsid w:val="005243E5"/>
    <w:rsid w:val="00526EC6"/>
    <w:rsid w:val="00530896"/>
    <w:rsid w:val="00532EE2"/>
    <w:rsid w:val="00534E84"/>
    <w:rsid w:val="00536F63"/>
    <w:rsid w:val="00537313"/>
    <w:rsid w:val="00542839"/>
    <w:rsid w:val="0054330F"/>
    <w:rsid w:val="0054384F"/>
    <w:rsid w:val="00552F68"/>
    <w:rsid w:val="0055345B"/>
    <w:rsid w:val="00555B24"/>
    <w:rsid w:val="00556ACA"/>
    <w:rsid w:val="00557D38"/>
    <w:rsid w:val="005625EC"/>
    <w:rsid w:val="005627AA"/>
    <w:rsid w:val="00563D4F"/>
    <w:rsid w:val="005649AE"/>
    <w:rsid w:val="005700AC"/>
    <w:rsid w:val="00570EA2"/>
    <w:rsid w:val="00571BBF"/>
    <w:rsid w:val="0057268F"/>
    <w:rsid w:val="00573A29"/>
    <w:rsid w:val="00574874"/>
    <w:rsid w:val="00575210"/>
    <w:rsid w:val="00575518"/>
    <w:rsid w:val="00576903"/>
    <w:rsid w:val="0057719B"/>
    <w:rsid w:val="005842EF"/>
    <w:rsid w:val="00590A4A"/>
    <w:rsid w:val="00592499"/>
    <w:rsid w:val="00592EE1"/>
    <w:rsid w:val="00592FCD"/>
    <w:rsid w:val="0059323D"/>
    <w:rsid w:val="0059371C"/>
    <w:rsid w:val="005944E6"/>
    <w:rsid w:val="005958CE"/>
    <w:rsid w:val="00596BF2"/>
    <w:rsid w:val="00596D44"/>
    <w:rsid w:val="005A0533"/>
    <w:rsid w:val="005A0FD5"/>
    <w:rsid w:val="005A16B2"/>
    <w:rsid w:val="005B0787"/>
    <w:rsid w:val="005B0B18"/>
    <w:rsid w:val="005B24D7"/>
    <w:rsid w:val="005B2F10"/>
    <w:rsid w:val="005B315C"/>
    <w:rsid w:val="005B64C1"/>
    <w:rsid w:val="005B6D5E"/>
    <w:rsid w:val="005B706C"/>
    <w:rsid w:val="005B7B03"/>
    <w:rsid w:val="005C22CA"/>
    <w:rsid w:val="005C6EE4"/>
    <w:rsid w:val="005D3D63"/>
    <w:rsid w:val="005D43C5"/>
    <w:rsid w:val="005D4AAB"/>
    <w:rsid w:val="005D5A5A"/>
    <w:rsid w:val="005E4CB4"/>
    <w:rsid w:val="005E57A1"/>
    <w:rsid w:val="005E7D7B"/>
    <w:rsid w:val="005F023E"/>
    <w:rsid w:val="005F20FB"/>
    <w:rsid w:val="005F317F"/>
    <w:rsid w:val="005F4B6D"/>
    <w:rsid w:val="005F687B"/>
    <w:rsid w:val="005F7043"/>
    <w:rsid w:val="00601BD7"/>
    <w:rsid w:val="00604504"/>
    <w:rsid w:val="00604BA1"/>
    <w:rsid w:val="00607704"/>
    <w:rsid w:val="00607CFB"/>
    <w:rsid w:val="006115C2"/>
    <w:rsid w:val="006125CA"/>
    <w:rsid w:val="00616742"/>
    <w:rsid w:val="00616800"/>
    <w:rsid w:val="0062396B"/>
    <w:rsid w:val="00625C02"/>
    <w:rsid w:val="006268CA"/>
    <w:rsid w:val="00627181"/>
    <w:rsid w:val="006273A7"/>
    <w:rsid w:val="006275F9"/>
    <w:rsid w:val="00630F5D"/>
    <w:rsid w:val="00632AAF"/>
    <w:rsid w:val="00642DA5"/>
    <w:rsid w:val="00654526"/>
    <w:rsid w:val="00655492"/>
    <w:rsid w:val="0066087C"/>
    <w:rsid w:val="00660FF6"/>
    <w:rsid w:val="00662056"/>
    <w:rsid w:val="006623DC"/>
    <w:rsid w:val="00662B73"/>
    <w:rsid w:val="00664273"/>
    <w:rsid w:val="00674543"/>
    <w:rsid w:val="00674D1E"/>
    <w:rsid w:val="00676A4A"/>
    <w:rsid w:val="00682544"/>
    <w:rsid w:val="00682A38"/>
    <w:rsid w:val="0068342A"/>
    <w:rsid w:val="00687ADC"/>
    <w:rsid w:val="00693F58"/>
    <w:rsid w:val="006940E2"/>
    <w:rsid w:val="0069535C"/>
    <w:rsid w:val="00697719"/>
    <w:rsid w:val="006A09DF"/>
    <w:rsid w:val="006A24AD"/>
    <w:rsid w:val="006A418E"/>
    <w:rsid w:val="006A696A"/>
    <w:rsid w:val="006A7399"/>
    <w:rsid w:val="006A79F0"/>
    <w:rsid w:val="006B181D"/>
    <w:rsid w:val="006B36DD"/>
    <w:rsid w:val="006B4831"/>
    <w:rsid w:val="006B62CB"/>
    <w:rsid w:val="006C04A6"/>
    <w:rsid w:val="006C0B5A"/>
    <w:rsid w:val="006C25DC"/>
    <w:rsid w:val="006C55AB"/>
    <w:rsid w:val="006C57A5"/>
    <w:rsid w:val="006C5B65"/>
    <w:rsid w:val="006D03C1"/>
    <w:rsid w:val="006E0E6D"/>
    <w:rsid w:val="006E1E69"/>
    <w:rsid w:val="006E2300"/>
    <w:rsid w:val="006E50EC"/>
    <w:rsid w:val="006E7ECB"/>
    <w:rsid w:val="006F1C69"/>
    <w:rsid w:val="006F212F"/>
    <w:rsid w:val="006F215B"/>
    <w:rsid w:val="006F470A"/>
    <w:rsid w:val="006F7281"/>
    <w:rsid w:val="006F73B0"/>
    <w:rsid w:val="007065F4"/>
    <w:rsid w:val="00716819"/>
    <w:rsid w:val="00722821"/>
    <w:rsid w:val="00724695"/>
    <w:rsid w:val="00724E0B"/>
    <w:rsid w:val="007273CD"/>
    <w:rsid w:val="00731B9B"/>
    <w:rsid w:val="0073263D"/>
    <w:rsid w:val="00736B10"/>
    <w:rsid w:val="00741BB0"/>
    <w:rsid w:val="007433F7"/>
    <w:rsid w:val="00754F8D"/>
    <w:rsid w:val="007555BC"/>
    <w:rsid w:val="00755CBA"/>
    <w:rsid w:val="007565E2"/>
    <w:rsid w:val="00757CB3"/>
    <w:rsid w:val="0076250D"/>
    <w:rsid w:val="00762EA0"/>
    <w:rsid w:val="007634BA"/>
    <w:rsid w:val="007670A3"/>
    <w:rsid w:val="007710F7"/>
    <w:rsid w:val="007748A4"/>
    <w:rsid w:val="007756D5"/>
    <w:rsid w:val="00775952"/>
    <w:rsid w:val="00780B5C"/>
    <w:rsid w:val="007829EC"/>
    <w:rsid w:val="00784471"/>
    <w:rsid w:val="0078483B"/>
    <w:rsid w:val="007855A8"/>
    <w:rsid w:val="00785DA3"/>
    <w:rsid w:val="00786294"/>
    <w:rsid w:val="007863D5"/>
    <w:rsid w:val="00786E6B"/>
    <w:rsid w:val="00787370"/>
    <w:rsid w:val="00791183"/>
    <w:rsid w:val="00797D69"/>
    <w:rsid w:val="007A0094"/>
    <w:rsid w:val="007A0E73"/>
    <w:rsid w:val="007A2D7F"/>
    <w:rsid w:val="007A4C86"/>
    <w:rsid w:val="007A73DD"/>
    <w:rsid w:val="007B1903"/>
    <w:rsid w:val="007B1FEF"/>
    <w:rsid w:val="007B220F"/>
    <w:rsid w:val="007B2CB6"/>
    <w:rsid w:val="007B2D7D"/>
    <w:rsid w:val="007B360B"/>
    <w:rsid w:val="007B3F1F"/>
    <w:rsid w:val="007B4456"/>
    <w:rsid w:val="007B7DCA"/>
    <w:rsid w:val="007C0316"/>
    <w:rsid w:val="007C2A54"/>
    <w:rsid w:val="007C4CCE"/>
    <w:rsid w:val="007C5E07"/>
    <w:rsid w:val="007D623E"/>
    <w:rsid w:val="007E28D5"/>
    <w:rsid w:val="007E39B9"/>
    <w:rsid w:val="007E6D19"/>
    <w:rsid w:val="007F0A1B"/>
    <w:rsid w:val="007F3D79"/>
    <w:rsid w:val="007F41A8"/>
    <w:rsid w:val="007F43BC"/>
    <w:rsid w:val="00801D06"/>
    <w:rsid w:val="008040FE"/>
    <w:rsid w:val="008050A5"/>
    <w:rsid w:val="00814A45"/>
    <w:rsid w:val="0082491D"/>
    <w:rsid w:val="008252F8"/>
    <w:rsid w:val="00826A6C"/>
    <w:rsid w:val="00827176"/>
    <w:rsid w:val="00830A37"/>
    <w:rsid w:val="008321E2"/>
    <w:rsid w:val="00833DD5"/>
    <w:rsid w:val="0083427A"/>
    <w:rsid w:val="00835814"/>
    <w:rsid w:val="008421D6"/>
    <w:rsid w:val="0084295A"/>
    <w:rsid w:val="00842F04"/>
    <w:rsid w:val="00842F49"/>
    <w:rsid w:val="00844CE3"/>
    <w:rsid w:val="00847C3B"/>
    <w:rsid w:val="008514B8"/>
    <w:rsid w:val="00853860"/>
    <w:rsid w:val="008549E3"/>
    <w:rsid w:val="00855DB4"/>
    <w:rsid w:val="00856A61"/>
    <w:rsid w:val="00856AE0"/>
    <w:rsid w:val="0085739D"/>
    <w:rsid w:val="008577E7"/>
    <w:rsid w:val="008606C7"/>
    <w:rsid w:val="00861D5B"/>
    <w:rsid w:val="00861FF6"/>
    <w:rsid w:val="0086337E"/>
    <w:rsid w:val="008649EC"/>
    <w:rsid w:val="00864B8F"/>
    <w:rsid w:val="0086510D"/>
    <w:rsid w:val="008657A2"/>
    <w:rsid w:val="00867AE8"/>
    <w:rsid w:val="0087003A"/>
    <w:rsid w:val="0087238A"/>
    <w:rsid w:val="00876516"/>
    <w:rsid w:val="008765AC"/>
    <w:rsid w:val="00880C85"/>
    <w:rsid w:val="00880D65"/>
    <w:rsid w:val="00881DB3"/>
    <w:rsid w:val="00883460"/>
    <w:rsid w:val="00887011"/>
    <w:rsid w:val="00887426"/>
    <w:rsid w:val="00891A06"/>
    <w:rsid w:val="00892624"/>
    <w:rsid w:val="00895251"/>
    <w:rsid w:val="008A35C5"/>
    <w:rsid w:val="008A403D"/>
    <w:rsid w:val="008A4923"/>
    <w:rsid w:val="008A5DF6"/>
    <w:rsid w:val="008B0AAA"/>
    <w:rsid w:val="008B4A93"/>
    <w:rsid w:val="008B5DC7"/>
    <w:rsid w:val="008B7141"/>
    <w:rsid w:val="008C410E"/>
    <w:rsid w:val="008C46C9"/>
    <w:rsid w:val="008C5C71"/>
    <w:rsid w:val="008C5C74"/>
    <w:rsid w:val="008C69E9"/>
    <w:rsid w:val="008C69F0"/>
    <w:rsid w:val="008C7A39"/>
    <w:rsid w:val="008C7AC7"/>
    <w:rsid w:val="008D18E9"/>
    <w:rsid w:val="008D6595"/>
    <w:rsid w:val="008E028C"/>
    <w:rsid w:val="008E105B"/>
    <w:rsid w:val="008E3327"/>
    <w:rsid w:val="008E5CA9"/>
    <w:rsid w:val="008E70B0"/>
    <w:rsid w:val="008F5108"/>
    <w:rsid w:val="009011D8"/>
    <w:rsid w:val="00901CB4"/>
    <w:rsid w:val="00904109"/>
    <w:rsid w:val="009045AB"/>
    <w:rsid w:val="00905D19"/>
    <w:rsid w:val="0091074D"/>
    <w:rsid w:val="0091076D"/>
    <w:rsid w:val="009108F1"/>
    <w:rsid w:val="00911069"/>
    <w:rsid w:val="00915701"/>
    <w:rsid w:val="00916793"/>
    <w:rsid w:val="00917F0D"/>
    <w:rsid w:val="009204E4"/>
    <w:rsid w:val="0092114E"/>
    <w:rsid w:val="00922011"/>
    <w:rsid w:val="00922020"/>
    <w:rsid w:val="00923D16"/>
    <w:rsid w:val="00930832"/>
    <w:rsid w:val="0093356F"/>
    <w:rsid w:val="00933EBC"/>
    <w:rsid w:val="00935E64"/>
    <w:rsid w:val="009360AB"/>
    <w:rsid w:val="00940505"/>
    <w:rsid w:val="00940F1C"/>
    <w:rsid w:val="00940F77"/>
    <w:rsid w:val="00942817"/>
    <w:rsid w:val="00945F4D"/>
    <w:rsid w:val="00946344"/>
    <w:rsid w:val="00946E1E"/>
    <w:rsid w:val="0094794C"/>
    <w:rsid w:val="00950268"/>
    <w:rsid w:val="00950659"/>
    <w:rsid w:val="009525BF"/>
    <w:rsid w:val="009539C2"/>
    <w:rsid w:val="0095419F"/>
    <w:rsid w:val="0095520A"/>
    <w:rsid w:val="00955529"/>
    <w:rsid w:val="009569D8"/>
    <w:rsid w:val="009605ED"/>
    <w:rsid w:val="009632D0"/>
    <w:rsid w:val="00963543"/>
    <w:rsid w:val="00975437"/>
    <w:rsid w:val="0097581D"/>
    <w:rsid w:val="00975F43"/>
    <w:rsid w:val="00976FCA"/>
    <w:rsid w:val="009823BC"/>
    <w:rsid w:val="009830F2"/>
    <w:rsid w:val="0098387F"/>
    <w:rsid w:val="0098535C"/>
    <w:rsid w:val="00985FD5"/>
    <w:rsid w:val="00991FEC"/>
    <w:rsid w:val="00992EAD"/>
    <w:rsid w:val="0099496D"/>
    <w:rsid w:val="00995A56"/>
    <w:rsid w:val="00996E98"/>
    <w:rsid w:val="009A22D2"/>
    <w:rsid w:val="009A3DC1"/>
    <w:rsid w:val="009A5D50"/>
    <w:rsid w:val="009A6991"/>
    <w:rsid w:val="009B2744"/>
    <w:rsid w:val="009B35BF"/>
    <w:rsid w:val="009B57B7"/>
    <w:rsid w:val="009B69FC"/>
    <w:rsid w:val="009B7B66"/>
    <w:rsid w:val="009C000D"/>
    <w:rsid w:val="009C3A07"/>
    <w:rsid w:val="009C577F"/>
    <w:rsid w:val="009C6856"/>
    <w:rsid w:val="009C7174"/>
    <w:rsid w:val="009D10F2"/>
    <w:rsid w:val="009D42FF"/>
    <w:rsid w:val="009D45DE"/>
    <w:rsid w:val="009D4931"/>
    <w:rsid w:val="009D54B6"/>
    <w:rsid w:val="009D6D03"/>
    <w:rsid w:val="009D7AEE"/>
    <w:rsid w:val="009E05B0"/>
    <w:rsid w:val="009E65A7"/>
    <w:rsid w:val="009E73C0"/>
    <w:rsid w:val="009F07B2"/>
    <w:rsid w:val="009F2C8C"/>
    <w:rsid w:val="009F2EB2"/>
    <w:rsid w:val="009F5CD5"/>
    <w:rsid w:val="009F701E"/>
    <w:rsid w:val="009F74A1"/>
    <w:rsid w:val="009F7549"/>
    <w:rsid w:val="009F77E5"/>
    <w:rsid w:val="00A03A31"/>
    <w:rsid w:val="00A03D5F"/>
    <w:rsid w:val="00A05A97"/>
    <w:rsid w:val="00A10C33"/>
    <w:rsid w:val="00A10F31"/>
    <w:rsid w:val="00A11B31"/>
    <w:rsid w:val="00A15740"/>
    <w:rsid w:val="00A16866"/>
    <w:rsid w:val="00A21271"/>
    <w:rsid w:val="00A25A4D"/>
    <w:rsid w:val="00A32E65"/>
    <w:rsid w:val="00A34C05"/>
    <w:rsid w:val="00A34E40"/>
    <w:rsid w:val="00A35FD7"/>
    <w:rsid w:val="00A428A0"/>
    <w:rsid w:val="00A436B9"/>
    <w:rsid w:val="00A43B44"/>
    <w:rsid w:val="00A43E95"/>
    <w:rsid w:val="00A44727"/>
    <w:rsid w:val="00A45C88"/>
    <w:rsid w:val="00A45CE1"/>
    <w:rsid w:val="00A47010"/>
    <w:rsid w:val="00A5081E"/>
    <w:rsid w:val="00A51F3B"/>
    <w:rsid w:val="00A529C9"/>
    <w:rsid w:val="00A52BFD"/>
    <w:rsid w:val="00A55466"/>
    <w:rsid w:val="00A56D5C"/>
    <w:rsid w:val="00A62F94"/>
    <w:rsid w:val="00A70820"/>
    <w:rsid w:val="00A74620"/>
    <w:rsid w:val="00A74C1B"/>
    <w:rsid w:val="00A77BE9"/>
    <w:rsid w:val="00A84F53"/>
    <w:rsid w:val="00A8539D"/>
    <w:rsid w:val="00A91276"/>
    <w:rsid w:val="00A91630"/>
    <w:rsid w:val="00A92CA8"/>
    <w:rsid w:val="00A93172"/>
    <w:rsid w:val="00AA01A4"/>
    <w:rsid w:val="00AA19DB"/>
    <w:rsid w:val="00AA201D"/>
    <w:rsid w:val="00AA258C"/>
    <w:rsid w:val="00AA2961"/>
    <w:rsid w:val="00AA2EB0"/>
    <w:rsid w:val="00AA43A8"/>
    <w:rsid w:val="00AA4F4D"/>
    <w:rsid w:val="00AA4F5B"/>
    <w:rsid w:val="00AA59BA"/>
    <w:rsid w:val="00AA5F0B"/>
    <w:rsid w:val="00AB4830"/>
    <w:rsid w:val="00AB6924"/>
    <w:rsid w:val="00AB6E2D"/>
    <w:rsid w:val="00AC1BD9"/>
    <w:rsid w:val="00AC4C50"/>
    <w:rsid w:val="00AD0142"/>
    <w:rsid w:val="00AD0DF1"/>
    <w:rsid w:val="00AD474C"/>
    <w:rsid w:val="00AD6E21"/>
    <w:rsid w:val="00AE0A58"/>
    <w:rsid w:val="00AE0CDE"/>
    <w:rsid w:val="00AE2EEF"/>
    <w:rsid w:val="00AE4ECF"/>
    <w:rsid w:val="00AF0585"/>
    <w:rsid w:val="00AF30C6"/>
    <w:rsid w:val="00AF3E55"/>
    <w:rsid w:val="00AF4DF7"/>
    <w:rsid w:val="00AF5D05"/>
    <w:rsid w:val="00AF70F6"/>
    <w:rsid w:val="00B00C47"/>
    <w:rsid w:val="00B07D57"/>
    <w:rsid w:val="00B11CDE"/>
    <w:rsid w:val="00B21656"/>
    <w:rsid w:val="00B226EB"/>
    <w:rsid w:val="00B23C8A"/>
    <w:rsid w:val="00B27AC9"/>
    <w:rsid w:val="00B31A33"/>
    <w:rsid w:val="00B31A8B"/>
    <w:rsid w:val="00B36474"/>
    <w:rsid w:val="00B37442"/>
    <w:rsid w:val="00B41D54"/>
    <w:rsid w:val="00B41EF9"/>
    <w:rsid w:val="00B4363D"/>
    <w:rsid w:val="00B459FB"/>
    <w:rsid w:val="00B462FA"/>
    <w:rsid w:val="00B557B3"/>
    <w:rsid w:val="00B56920"/>
    <w:rsid w:val="00B57BD5"/>
    <w:rsid w:val="00B60E26"/>
    <w:rsid w:val="00B64D9A"/>
    <w:rsid w:val="00B67C6B"/>
    <w:rsid w:val="00B7060D"/>
    <w:rsid w:val="00B7142E"/>
    <w:rsid w:val="00B71D18"/>
    <w:rsid w:val="00B7292F"/>
    <w:rsid w:val="00B76954"/>
    <w:rsid w:val="00B76F6D"/>
    <w:rsid w:val="00B811CF"/>
    <w:rsid w:val="00B814C3"/>
    <w:rsid w:val="00B838F5"/>
    <w:rsid w:val="00B841A3"/>
    <w:rsid w:val="00B85734"/>
    <w:rsid w:val="00B86E88"/>
    <w:rsid w:val="00B93810"/>
    <w:rsid w:val="00B9432D"/>
    <w:rsid w:val="00B96DE4"/>
    <w:rsid w:val="00BA110C"/>
    <w:rsid w:val="00BA160F"/>
    <w:rsid w:val="00BA4DAE"/>
    <w:rsid w:val="00BA7087"/>
    <w:rsid w:val="00BA7B8D"/>
    <w:rsid w:val="00BB133B"/>
    <w:rsid w:val="00BB20A5"/>
    <w:rsid w:val="00BB31F3"/>
    <w:rsid w:val="00BB51E9"/>
    <w:rsid w:val="00BB703A"/>
    <w:rsid w:val="00BB7E2E"/>
    <w:rsid w:val="00BC1C74"/>
    <w:rsid w:val="00BC26AD"/>
    <w:rsid w:val="00BC4243"/>
    <w:rsid w:val="00BC52FA"/>
    <w:rsid w:val="00BC589F"/>
    <w:rsid w:val="00BC5AEB"/>
    <w:rsid w:val="00BC6123"/>
    <w:rsid w:val="00BC64BF"/>
    <w:rsid w:val="00BD3543"/>
    <w:rsid w:val="00BD36D2"/>
    <w:rsid w:val="00BD4AAF"/>
    <w:rsid w:val="00BD4C9C"/>
    <w:rsid w:val="00BD4DE2"/>
    <w:rsid w:val="00BD4FF0"/>
    <w:rsid w:val="00BD7C0E"/>
    <w:rsid w:val="00BD7CF1"/>
    <w:rsid w:val="00BE340A"/>
    <w:rsid w:val="00BE455F"/>
    <w:rsid w:val="00BE66CD"/>
    <w:rsid w:val="00BE7342"/>
    <w:rsid w:val="00BE7F50"/>
    <w:rsid w:val="00BF151A"/>
    <w:rsid w:val="00BF161D"/>
    <w:rsid w:val="00BF175A"/>
    <w:rsid w:val="00BF507E"/>
    <w:rsid w:val="00BF5BA9"/>
    <w:rsid w:val="00BF61D1"/>
    <w:rsid w:val="00C02AB2"/>
    <w:rsid w:val="00C03CDD"/>
    <w:rsid w:val="00C05107"/>
    <w:rsid w:val="00C07E16"/>
    <w:rsid w:val="00C10BA4"/>
    <w:rsid w:val="00C111D0"/>
    <w:rsid w:val="00C12CBC"/>
    <w:rsid w:val="00C13C56"/>
    <w:rsid w:val="00C14848"/>
    <w:rsid w:val="00C156E2"/>
    <w:rsid w:val="00C16D93"/>
    <w:rsid w:val="00C222EB"/>
    <w:rsid w:val="00C3755D"/>
    <w:rsid w:val="00C406BB"/>
    <w:rsid w:val="00C432F0"/>
    <w:rsid w:val="00C4585B"/>
    <w:rsid w:val="00C47132"/>
    <w:rsid w:val="00C47385"/>
    <w:rsid w:val="00C47D0A"/>
    <w:rsid w:val="00C513D0"/>
    <w:rsid w:val="00C53EFE"/>
    <w:rsid w:val="00C54E84"/>
    <w:rsid w:val="00C55C5D"/>
    <w:rsid w:val="00C6068B"/>
    <w:rsid w:val="00C60756"/>
    <w:rsid w:val="00C60827"/>
    <w:rsid w:val="00C64621"/>
    <w:rsid w:val="00C64F64"/>
    <w:rsid w:val="00C65235"/>
    <w:rsid w:val="00C652F0"/>
    <w:rsid w:val="00C6584D"/>
    <w:rsid w:val="00C65C55"/>
    <w:rsid w:val="00C74E55"/>
    <w:rsid w:val="00C7500B"/>
    <w:rsid w:val="00C7514C"/>
    <w:rsid w:val="00C7586B"/>
    <w:rsid w:val="00C75D38"/>
    <w:rsid w:val="00C75D7F"/>
    <w:rsid w:val="00C770DF"/>
    <w:rsid w:val="00C7768B"/>
    <w:rsid w:val="00C82F56"/>
    <w:rsid w:val="00C87756"/>
    <w:rsid w:val="00C9319D"/>
    <w:rsid w:val="00C95191"/>
    <w:rsid w:val="00C977E8"/>
    <w:rsid w:val="00CA0CE5"/>
    <w:rsid w:val="00CA1009"/>
    <w:rsid w:val="00CA162C"/>
    <w:rsid w:val="00CA3290"/>
    <w:rsid w:val="00CA53FD"/>
    <w:rsid w:val="00CA7A6E"/>
    <w:rsid w:val="00CB27E0"/>
    <w:rsid w:val="00CB2BCA"/>
    <w:rsid w:val="00CB61DB"/>
    <w:rsid w:val="00CC3B7F"/>
    <w:rsid w:val="00CC43E8"/>
    <w:rsid w:val="00CD041B"/>
    <w:rsid w:val="00CD1541"/>
    <w:rsid w:val="00CD15BE"/>
    <w:rsid w:val="00CD259B"/>
    <w:rsid w:val="00CD583C"/>
    <w:rsid w:val="00CD628B"/>
    <w:rsid w:val="00CD6FDD"/>
    <w:rsid w:val="00CE09C2"/>
    <w:rsid w:val="00CE0B8C"/>
    <w:rsid w:val="00CE2B29"/>
    <w:rsid w:val="00CE3E4F"/>
    <w:rsid w:val="00CE7704"/>
    <w:rsid w:val="00CE7BA7"/>
    <w:rsid w:val="00CF0DC7"/>
    <w:rsid w:val="00CF1684"/>
    <w:rsid w:val="00CF2AF4"/>
    <w:rsid w:val="00CF368D"/>
    <w:rsid w:val="00CF41B4"/>
    <w:rsid w:val="00CF4978"/>
    <w:rsid w:val="00CF4AE5"/>
    <w:rsid w:val="00CF58FA"/>
    <w:rsid w:val="00D0124C"/>
    <w:rsid w:val="00D03584"/>
    <w:rsid w:val="00D04394"/>
    <w:rsid w:val="00D057D0"/>
    <w:rsid w:val="00D058E1"/>
    <w:rsid w:val="00D0699B"/>
    <w:rsid w:val="00D07827"/>
    <w:rsid w:val="00D12482"/>
    <w:rsid w:val="00D13A9A"/>
    <w:rsid w:val="00D21E95"/>
    <w:rsid w:val="00D246A0"/>
    <w:rsid w:val="00D24A30"/>
    <w:rsid w:val="00D25E54"/>
    <w:rsid w:val="00D26976"/>
    <w:rsid w:val="00D26E82"/>
    <w:rsid w:val="00D27C07"/>
    <w:rsid w:val="00D3238A"/>
    <w:rsid w:val="00D32A7F"/>
    <w:rsid w:val="00D33B4B"/>
    <w:rsid w:val="00D378FA"/>
    <w:rsid w:val="00D40250"/>
    <w:rsid w:val="00D417EF"/>
    <w:rsid w:val="00D41E87"/>
    <w:rsid w:val="00D456D0"/>
    <w:rsid w:val="00D47AB7"/>
    <w:rsid w:val="00D515C0"/>
    <w:rsid w:val="00D5235F"/>
    <w:rsid w:val="00D5258D"/>
    <w:rsid w:val="00D530F7"/>
    <w:rsid w:val="00D531DE"/>
    <w:rsid w:val="00D54EAF"/>
    <w:rsid w:val="00D55884"/>
    <w:rsid w:val="00D573EC"/>
    <w:rsid w:val="00D60CC7"/>
    <w:rsid w:val="00D6376F"/>
    <w:rsid w:val="00D71183"/>
    <w:rsid w:val="00D7574C"/>
    <w:rsid w:val="00D81CA6"/>
    <w:rsid w:val="00D8614B"/>
    <w:rsid w:val="00D864F0"/>
    <w:rsid w:val="00D87E37"/>
    <w:rsid w:val="00D91B74"/>
    <w:rsid w:val="00D932CB"/>
    <w:rsid w:val="00D9500D"/>
    <w:rsid w:val="00D95DA2"/>
    <w:rsid w:val="00DA1C64"/>
    <w:rsid w:val="00DA2C32"/>
    <w:rsid w:val="00DA2E54"/>
    <w:rsid w:val="00DA2F89"/>
    <w:rsid w:val="00DA3E76"/>
    <w:rsid w:val="00DA4B9D"/>
    <w:rsid w:val="00DB2CCF"/>
    <w:rsid w:val="00DB47FA"/>
    <w:rsid w:val="00DB79A0"/>
    <w:rsid w:val="00DC044E"/>
    <w:rsid w:val="00DC1107"/>
    <w:rsid w:val="00DC1E2E"/>
    <w:rsid w:val="00DC1E96"/>
    <w:rsid w:val="00DC5945"/>
    <w:rsid w:val="00DC5F6D"/>
    <w:rsid w:val="00DD0186"/>
    <w:rsid w:val="00DD076C"/>
    <w:rsid w:val="00DD41B8"/>
    <w:rsid w:val="00DD484D"/>
    <w:rsid w:val="00DD65FB"/>
    <w:rsid w:val="00DD662D"/>
    <w:rsid w:val="00DD74FD"/>
    <w:rsid w:val="00DE01E0"/>
    <w:rsid w:val="00DE1963"/>
    <w:rsid w:val="00DE45F3"/>
    <w:rsid w:val="00DF0B0B"/>
    <w:rsid w:val="00DF2D93"/>
    <w:rsid w:val="00DF462B"/>
    <w:rsid w:val="00DF6583"/>
    <w:rsid w:val="00DF7CBE"/>
    <w:rsid w:val="00E00340"/>
    <w:rsid w:val="00E015D5"/>
    <w:rsid w:val="00E02EA4"/>
    <w:rsid w:val="00E060EE"/>
    <w:rsid w:val="00E11B4F"/>
    <w:rsid w:val="00E15090"/>
    <w:rsid w:val="00E1547B"/>
    <w:rsid w:val="00E176C4"/>
    <w:rsid w:val="00E214EE"/>
    <w:rsid w:val="00E21DA4"/>
    <w:rsid w:val="00E229C5"/>
    <w:rsid w:val="00E230E4"/>
    <w:rsid w:val="00E260D3"/>
    <w:rsid w:val="00E30657"/>
    <w:rsid w:val="00E313F4"/>
    <w:rsid w:val="00E31ACC"/>
    <w:rsid w:val="00E329F4"/>
    <w:rsid w:val="00E36900"/>
    <w:rsid w:val="00E37365"/>
    <w:rsid w:val="00E50119"/>
    <w:rsid w:val="00E51D8D"/>
    <w:rsid w:val="00E540A4"/>
    <w:rsid w:val="00E54682"/>
    <w:rsid w:val="00E56590"/>
    <w:rsid w:val="00E603DC"/>
    <w:rsid w:val="00E61089"/>
    <w:rsid w:val="00E64BFE"/>
    <w:rsid w:val="00E64E22"/>
    <w:rsid w:val="00E66A13"/>
    <w:rsid w:val="00E67610"/>
    <w:rsid w:val="00E77B0F"/>
    <w:rsid w:val="00E80166"/>
    <w:rsid w:val="00E80D16"/>
    <w:rsid w:val="00E8186F"/>
    <w:rsid w:val="00E83977"/>
    <w:rsid w:val="00E8701B"/>
    <w:rsid w:val="00E90D26"/>
    <w:rsid w:val="00E922FE"/>
    <w:rsid w:val="00E9526D"/>
    <w:rsid w:val="00E95402"/>
    <w:rsid w:val="00EA107B"/>
    <w:rsid w:val="00EA161C"/>
    <w:rsid w:val="00EA5EEA"/>
    <w:rsid w:val="00EB2862"/>
    <w:rsid w:val="00EB3118"/>
    <w:rsid w:val="00EB3845"/>
    <w:rsid w:val="00EB3D38"/>
    <w:rsid w:val="00EB4E0E"/>
    <w:rsid w:val="00EB4F60"/>
    <w:rsid w:val="00EB6184"/>
    <w:rsid w:val="00EC3E22"/>
    <w:rsid w:val="00EC4CDD"/>
    <w:rsid w:val="00EC565A"/>
    <w:rsid w:val="00EC62BE"/>
    <w:rsid w:val="00EC6807"/>
    <w:rsid w:val="00EC70E8"/>
    <w:rsid w:val="00ED0D23"/>
    <w:rsid w:val="00ED1787"/>
    <w:rsid w:val="00ED2AB8"/>
    <w:rsid w:val="00ED57D2"/>
    <w:rsid w:val="00EE41C2"/>
    <w:rsid w:val="00EE57A6"/>
    <w:rsid w:val="00EF3856"/>
    <w:rsid w:val="00EF5AEE"/>
    <w:rsid w:val="00EF7A5F"/>
    <w:rsid w:val="00F00E56"/>
    <w:rsid w:val="00F01750"/>
    <w:rsid w:val="00F0188E"/>
    <w:rsid w:val="00F019F0"/>
    <w:rsid w:val="00F05795"/>
    <w:rsid w:val="00F05B84"/>
    <w:rsid w:val="00F1397B"/>
    <w:rsid w:val="00F1426B"/>
    <w:rsid w:val="00F1456E"/>
    <w:rsid w:val="00F16667"/>
    <w:rsid w:val="00F21E9B"/>
    <w:rsid w:val="00F22D6D"/>
    <w:rsid w:val="00F2334F"/>
    <w:rsid w:val="00F23372"/>
    <w:rsid w:val="00F26E13"/>
    <w:rsid w:val="00F313B3"/>
    <w:rsid w:val="00F33486"/>
    <w:rsid w:val="00F336AA"/>
    <w:rsid w:val="00F35A27"/>
    <w:rsid w:val="00F375E5"/>
    <w:rsid w:val="00F37884"/>
    <w:rsid w:val="00F41617"/>
    <w:rsid w:val="00F423A1"/>
    <w:rsid w:val="00F4242B"/>
    <w:rsid w:val="00F4429A"/>
    <w:rsid w:val="00F44929"/>
    <w:rsid w:val="00F44C65"/>
    <w:rsid w:val="00F46CB8"/>
    <w:rsid w:val="00F4771E"/>
    <w:rsid w:val="00F53CCC"/>
    <w:rsid w:val="00F5550C"/>
    <w:rsid w:val="00F5679E"/>
    <w:rsid w:val="00F572C3"/>
    <w:rsid w:val="00F62A72"/>
    <w:rsid w:val="00F63B78"/>
    <w:rsid w:val="00F6536A"/>
    <w:rsid w:val="00F656B6"/>
    <w:rsid w:val="00F6772E"/>
    <w:rsid w:val="00F70451"/>
    <w:rsid w:val="00F709CA"/>
    <w:rsid w:val="00F7484F"/>
    <w:rsid w:val="00F753AE"/>
    <w:rsid w:val="00F802E5"/>
    <w:rsid w:val="00F80B00"/>
    <w:rsid w:val="00F82A27"/>
    <w:rsid w:val="00F8442C"/>
    <w:rsid w:val="00F92D73"/>
    <w:rsid w:val="00F96039"/>
    <w:rsid w:val="00F974B4"/>
    <w:rsid w:val="00FA055C"/>
    <w:rsid w:val="00FA1413"/>
    <w:rsid w:val="00FA5AEE"/>
    <w:rsid w:val="00FA6BDA"/>
    <w:rsid w:val="00FB26C2"/>
    <w:rsid w:val="00FB3879"/>
    <w:rsid w:val="00FB480A"/>
    <w:rsid w:val="00FB49A9"/>
    <w:rsid w:val="00FB6BDE"/>
    <w:rsid w:val="00FB767A"/>
    <w:rsid w:val="00FC3AED"/>
    <w:rsid w:val="00FC7145"/>
    <w:rsid w:val="00FC7566"/>
    <w:rsid w:val="00FC7D01"/>
    <w:rsid w:val="00FD07A5"/>
    <w:rsid w:val="00FE2991"/>
    <w:rsid w:val="00FE3FCB"/>
    <w:rsid w:val="00FE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41465D"/>
  <w15:docId w15:val="{4F8CD9B8-BE99-4CF8-BE92-1EA8785F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1E9"/>
  </w:style>
  <w:style w:type="paragraph" w:styleId="Nagwek1">
    <w:name w:val="heading 1"/>
    <w:basedOn w:val="Normalny"/>
    <w:next w:val="Normalny"/>
    <w:qFormat/>
    <w:rsid w:val="008B5510"/>
    <w:pPr>
      <w:keepNext/>
      <w:spacing w:after="320" w:line="319" w:lineRule="auto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75D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75D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75D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5F023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F03DA"/>
    <w:pPr>
      <w:tabs>
        <w:tab w:val="left" w:pos="5954"/>
      </w:tabs>
    </w:pPr>
  </w:style>
  <w:style w:type="paragraph" w:styleId="Stopka">
    <w:name w:val="footer"/>
    <w:basedOn w:val="Normalny"/>
    <w:link w:val="StopkaZnak"/>
    <w:uiPriority w:val="99"/>
    <w:rsid w:val="00BF03DA"/>
    <w:pPr>
      <w:tabs>
        <w:tab w:val="left" w:pos="5954"/>
      </w:tabs>
    </w:pPr>
  </w:style>
  <w:style w:type="paragraph" w:styleId="Tekstpodstawowy">
    <w:name w:val="Body Text"/>
    <w:aliases w:val="b,bt"/>
    <w:basedOn w:val="Normalny"/>
    <w:link w:val="TekstpodstawowyZnak"/>
    <w:rsid w:val="00BB51E9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55345B"/>
    <w:pPr>
      <w:spacing w:after="120" w:line="48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7AA"/>
    <w:rPr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F37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375E5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rsid w:val="009045AB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9045AB"/>
  </w:style>
  <w:style w:type="character" w:styleId="Odwoanieprzypisudolnego">
    <w:name w:val="footnote reference"/>
    <w:basedOn w:val="Domylnaczcionkaakapitu"/>
    <w:uiPriority w:val="99"/>
    <w:rsid w:val="009045AB"/>
    <w:rPr>
      <w:vertAlign w:val="superscript"/>
    </w:rPr>
  </w:style>
  <w:style w:type="paragraph" w:styleId="Tytu">
    <w:name w:val="Title"/>
    <w:basedOn w:val="Normalny"/>
    <w:link w:val="TytuZnak"/>
    <w:qFormat/>
    <w:rsid w:val="009045AB"/>
    <w:pPr>
      <w:jc w:val="center"/>
    </w:pPr>
    <w:rPr>
      <w:b/>
      <w:bCs/>
      <w:sz w:val="36"/>
      <w:szCs w:val="24"/>
    </w:rPr>
  </w:style>
  <w:style w:type="character" w:customStyle="1" w:styleId="TytuZnak">
    <w:name w:val="Tytuł Znak"/>
    <w:basedOn w:val="Domylnaczcionkaakapitu"/>
    <w:link w:val="Tytu"/>
    <w:rsid w:val="009045AB"/>
    <w:rPr>
      <w:b/>
      <w:bCs/>
      <w:sz w:val="36"/>
      <w:szCs w:val="24"/>
    </w:rPr>
  </w:style>
  <w:style w:type="paragraph" w:styleId="Tekstpodstawowy3">
    <w:name w:val="Body Text 3"/>
    <w:basedOn w:val="Normalny"/>
    <w:link w:val="Tekstpodstawowy3Znak"/>
    <w:rsid w:val="009045A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045AB"/>
    <w:rPr>
      <w:sz w:val="16"/>
      <w:szCs w:val="16"/>
    </w:rPr>
  </w:style>
  <w:style w:type="character" w:styleId="Hipercze">
    <w:name w:val="Hyperlink"/>
    <w:basedOn w:val="Domylnaczcionkaakapitu"/>
    <w:rsid w:val="003932E4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1,Numerowanie,List Paragraph"/>
    <w:basedOn w:val="Normalny"/>
    <w:link w:val="AkapitzlistZnak"/>
    <w:uiPriority w:val="34"/>
    <w:qFormat/>
    <w:rsid w:val="002139C7"/>
    <w:pPr>
      <w:numPr>
        <w:numId w:val="1"/>
      </w:numPr>
      <w:contextualSpacing/>
    </w:pPr>
  </w:style>
  <w:style w:type="paragraph" w:customStyle="1" w:styleId="ZnakZnakZnak">
    <w:name w:val="Znak Znak Znak"/>
    <w:basedOn w:val="Normalny"/>
    <w:rsid w:val="00C8775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741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41BB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1BB0"/>
  </w:style>
  <w:style w:type="character" w:customStyle="1" w:styleId="plainlinks">
    <w:name w:val="plainlinks"/>
    <w:basedOn w:val="Domylnaczcionkaakapitu"/>
    <w:rsid w:val="00741BB0"/>
  </w:style>
  <w:style w:type="paragraph" w:styleId="Tekstdymka">
    <w:name w:val="Balloon Text"/>
    <w:basedOn w:val="Normalny"/>
    <w:link w:val="TekstdymkaZnak"/>
    <w:rsid w:val="00741B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41BB0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DD662D"/>
    <w:rPr>
      <w:rFonts w:ascii="Calibri" w:eastAsia="Calibri" w:hAnsi="Calibri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D662D"/>
    <w:rPr>
      <w:rFonts w:ascii="Calibri" w:eastAsia="Calibri" w:hAnsi="Calibri"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0A6D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A6DB7"/>
    <w:rPr>
      <w:b/>
      <w:bCs/>
    </w:rPr>
  </w:style>
  <w:style w:type="paragraph" w:customStyle="1" w:styleId="ListNumbers">
    <w:name w:val="List Numbers"/>
    <w:basedOn w:val="Normalny"/>
    <w:rsid w:val="004E7C59"/>
    <w:pPr>
      <w:numPr>
        <w:numId w:val="3"/>
      </w:numPr>
      <w:spacing w:after="140" w:line="290" w:lineRule="auto"/>
      <w:jc w:val="both"/>
      <w:outlineLvl w:val="0"/>
    </w:pPr>
    <w:rPr>
      <w:rFonts w:ascii="Arial" w:hAnsi="Arial"/>
      <w:kern w:val="20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rsid w:val="0009702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7029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6800"/>
  </w:style>
  <w:style w:type="character" w:customStyle="1" w:styleId="Znakiprzypiswdolnych">
    <w:name w:val="Znaki przypisów dolnych"/>
    <w:rsid w:val="00616800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semiHidden/>
    <w:rsid w:val="005F02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ekstpodstawowyZnak">
    <w:name w:val="Tekst podstawowy Znak"/>
    <w:aliases w:val="b Znak,bt Znak"/>
    <w:basedOn w:val="Domylnaczcionkaakapitu"/>
    <w:link w:val="Tekstpodstawowy"/>
    <w:rsid w:val="008606C7"/>
    <w:rPr>
      <w:sz w:val="24"/>
    </w:rPr>
  </w:style>
  <w:style w:type="paragraph" w:styleId="Poprawka">
    <w:name w:val="Revision"/>
    <w:hidden/>
    <w:uiPriority w:val="99"/>
    <w:semiHidden/>
    <w:rsid w:val="00BC4243"/>
  </w:style>
  <w:style w:type="paragraph" w:customStyle="1" w:styleId="ListParagraph1">
    <w:name w:val="List Paragraph1"/>
    <w:basedOn w:val="Normalny"/>
    <w:rsid w:val="00043D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1346EF"/>
    <w:rPr>
      <w:color w:val="800080" w:themeColor="followed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"/>
    <w:link w:val="Akapitzlist"/>
    <w:uiPriority w:val="34"/>
    <w:locked/>
    <w:rsid w:val="00911069"/>
  </w:style>
  <w:style w:type="paragraph" w:customStyle="1" w:styleId="CMSHeadL7">
    <w:name w:val="CMS Head L7"/>
    <w:basedOn w:val="Normalny"/>
    <w:rsid w:val="00950268"/>
    <w:pPr>
      <w:spacing w:after="240"/>
      <w:outlineLvl w:val="6"/>
    </w:pPr>
    <w:rPr>
      <w:sz w:val="22"/>
      <w:szCs w:val="24"/>
      <w:lang w:val="en-GB" w:eastAsia="en-US"/>
    </w:rPr>
  </w:style>
  <w:style w:type="paragraph" w:customStyle="1" w:styleId="Text">
    <w:name w:val="Text"/>
    <w:basedOn w:val="Normalny"/>
    <w:rsid w:val="00801D06"/>
    <w:pPr>
      <w:suppressAutoHyphens/>
      <w:spacing w:after="240"/>
      <w:ind w:firstLine="1440"/>
    </w:pPr>
    <w:rPr>
      <w:sz w:val="24"/>
      <w:lang w:val="en-US" w:eastAsia="ar-SA"/>
    </w:rPr>
  </w:style>
  <w:style w:type="character" w:customStyle="1" w:styleId="Nagwek2Znak">
    <w:name w:val="Nagłówek 2 Znak"/>
    <w:basedOn w:val="Domylnaczcionkaakapitu"/>
    <w:link w:val="Nagwek2"/>
    <w:rsid w:val="00C75D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C75D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C75D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Kolorowalistaakcent1Znak">
    <w:name w:val="Kolorowa lista — akcent 1 Znak"/>
    <w:link w:val="Kolorowalistaakcent1"/>
    <w:uiPriority w:val="34"/>
    <w:rsid w:val="00DD41B8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DD41B8"/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PKTzmpktartykuempunktem">
    <w:name w:val="Z/PKT – zm. pkt artykułem (punktem)"/>
    <w:basedOn w:val="Normalny"/>
    <w:qFormat/>
    <w:rsid w:val="00437168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F974B4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europejskie.gov.pl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ilipM\Pulpit\papier_pokl_par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53306-B6DC-4A5D-B273-3A448017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papier_pokl_parp</Template>
  <TotalTime>12</TotalTime>
  <Pages>17</Pages>
  <Words>6416</Words>
  <Characters>41091</Characters>
  <Application>Microsoft Office Word</Application>
  <DocSecurity>0</DocSecurity>
  <Lines>342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13 listopada 2008</vt:lpstr>
    </vt:vector>
  </TitlesOfParts>
  <Company/>
  <LinksUpToDate>false</LinksUpToDate>
  <CharactersWithSpaces>47413</CharactersWithSpaces>
  <SharedDoc>false</SharedDoc>
  <HLinks>
    <vt:vector size="36" baseType="variant">
      <vt:variant>
        <vt:i4>131086</vt:i4>
      </vt:variant>
      <vt:variant>
        <vt:i4>15</vt:i4>
      </vt:variant>
      <vt:variant>
        <vt:i4>0</vt:i4>
      </vt:variant>
      <vt:variant>
        <vt:i4>5</vt:i4>
      </vt:variant>
      <vt:variant>
        <vt:lpwstr>http://pl.wikipedia.org/wiki/1994</vt:lpwstr>
      </vt:variant>
      <vt:variant>
        <vt:lpwstr/>
      </vt:variant>
      <vt:variant>
        <vt:i4>3997764</vt:i4>
      </vt:variant>
      <vt:variant>
        <vt:i4>12</vt:i4>
      </vt:variant>
      <vt:variant>
        <vt:i4>0</vt:i4>
      </vt:variant>
      <vt:variant>
        <vt:i4>5</vt:i4>
      </vt:variant>
      <vt:variant>
        <vt:lpwstr>http://pl.wikipedia.org/wiki/29_wrze%C5%9Bnia</vt:lpwstr>
      </vt:variant>
      <vt:variant>
        <vt:lpwstr/>
      </vt:variant>
      <vt:variant>
        <vt:i4>131086</vt:i4>
      </vt:variant>
      <vt:variant>
        <vt:i4>9</vt:i4>
      </vt:variant>
      <vt:variant>
        <vt:i4>0</vt:i4>
      </vt:variant>
      <vt:variant>
        <vt:i4>5</vt:i4>
      </vt:variant>
      <vt:variant>
        <vt:lpwstr>http://pl.wikipedia.org/wiki/1994</vt:lpwstr>
      </vt:variant>
      <vt:variant>
        <vt:lpwstr/>
      </vt:variant>
      <vt:variant>
        <vt:i4>3997764</vt:i4>
      </vt:variant>
      <vt:variant>
        <vt:i4>6</vt:i4>
      </vt:variant>
      <vt:variant>
        <vt:i4>0</vt:i4>
      </vt:variant>
      <vt:variant>
        <vt:i4>5</vt:i4>
      </vt:variant>
      <vt:variant>
        <vt:lpwstr>http://pl.wikipedia.org/wiki/29_wrze%C5%9Bnia</vt:lpwstr>
      </vt:variant>
      <vt:variant>
        <vt:lpwstr/>
      </vt:variant>
      <vt:variant>
        <vt:i4>131086</vt:i4>
      </vt:variant>
      <vt:variant>
        <vt:i4>3</vt:i4>
      </vt:variant>
      <vt:variant>
        <vt:i4>0</vt:i4>
      </vt:variant>
      <vt:variant>
        <vt:i4>5</vt:i4>
      </vt:variant>
      <vt:variant>
        <vt:lpwstr>http://pl.wikipedia.org/wiki/1994</vt:lpwstr>
      </vt:variant>
      <vt:variant>
        <vt:lpwstr/>
      </vt:variant>
      <vt:variant>
        <vt:i4>3997764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http://pl.wikipedia.org/wiki/29_wrze%C5%9Bnia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13 listopada 2008</dc:title>
  <dc:creator>FilipM</dc:creator>
  <cp:lastModifiedBy>Próchniak Beata</cp:lastModifiedBy>
  <cp:revision>4</cp:revision>
  <cp:lastPrinted>2019-06-24T12:48:00Z</cp:lastPrinted>
  <dcterms:created xsi:type="dcterms:W3CDTF">2019-06-21T06:00:00Z</dcterms:created>
  <dcterms:modified xsi:type="dcterms:W3CDTF">2019-06-24T12:48:00Z</dcterms:modified>
</cp:coreProperties>
</file>